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48C" w:rsidRPr="009525A8" w:rsidRDefault="003C048C" w:rsidP="009525A8">
      <w:pPr>
        <w:spacing w:after="0" w:line="240" w:lineRule="auto"/>
        <w:jc w:val="right"/>
        <w:rPr>
          <w:rFonts w:ascii="Times New Roman" w:hAnsi="Times New Roman"/>
          <w:sz w:val="28"/>
          <w:szCs w:val="28"/>
          <w:lang w:val="en-US"/>
        </w:rPr>
      </w:pPr>
      <w:r w:rsidRPr="009525A8">
        <w:rPr>
          <w:rFonts w:ascii="Times New Roman" w:hAnsi="Times New Roman"/>
          <w:sz w:val="28"/>
          <w:szCs w:val="28"/>
          <w:lang w:val="en-US"/>
        </w:rPr>
        <w:t>Ф.7.03-03</w:t>
      </w: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b/>
          <w:sz w:val="28"/>
          <w:szCs w:val="28"/>
          <w:lang w:val="en-US"/>
        </w:rPr>
      </w:pPr>
    </w:p>
    <w:p w:rsidR="003C048C" w:rsidRPr="009525A8" w:rsidRDefault="003C048C" w:rsidP="009525A8">
      <w:pPr>
        <w:spacing w:after="0" w:line="240" w:lineRule="auto"/>
        <w:jc w:val="center"/>
        <w:rPr>
          <w:rFonts w:ascii="Times New Roman" w:hAnsi="Times New Roman"/>
          <w:b/>
          <w:noProof/>
          <w:color w:val="000000"/>
          <w:sz w:val="28"/>
          <w:szCs w:val="28"/>
          <w:lang w:val="kk-KZ"/>
        </w:rPr>
      </w:pPr>
      <w:r w:rsidRPr="009525A8">
        <w:rPr>
          <w:rFonts w:ascii="Times New Roman" w:hAnsi="Times New Roman"/>
          <w:b/>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311.25pt;height:125.25pt;visibility:visible">
            <v:imagedata r:id="rId7" o:title=""/>
          </v:shape>
        </w:pict>
      </w: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Botayeva S.B., Botayev B.B., Umarova Zh.R.</w:t>
      </w: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 xml:space="preserve">Methodical guidelines to SIW on discipline «Computer System Architecture» </w:t>
      </w: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for students of specialty 5В070300 – Information systems</w:t>
      </w: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Form of training – daily</w:t>
      </w:r>
    </w:p>
    <w:p w:rsidR="003C048C" w:rsidRPr="009525A8" w:rsidRDefault="003C048C" w:rsidP="009525A8">
      <w:pPr>
        <w:spacing w:after="0" w:line="240" w:lineRule="auto"/>
        <w:jc w:val="center"/>
        <w:rPr>
          <w:rFonts w:ascii="Times New Roman" w:hAnsi="Times New Roman"/>
          <w:b/>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r w:rsidRPr="009525A8">
        <w:rPr>
          <w:rFonts w:ascii="Times New Roman" w:hAnsi="Times New Roman"/>
          <w:sz w:val="28"/>
          <w:szCs w:val="28"/>
          <w:lang w:val="en-US"/>
        </w:rPr>
        <w:t>Shymkent, 2019</w:t>
      </w: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color w:val="000000"/>
          <w:spacing w:val="-3"/>
          <w:sz w:val="28"/>
          <w:szCs w:val="28"/>
          <w:lang w:val="en-US"/>
        </w:rPr>
      </w:pPr>
    </w:p>
    <w:p w:rsidR="003C048C" w:rsidRPr="009525A8" w:rsidRDefault="003C048C" w:rsidP="009525A8">
      <w:pPr>
        <w:spacing w:after="0" w:line="240" w:lineRule="auto"/>
        <w:jc w:val="center"/>
        <w:rPr>
          <w:rFonts w:ascii="Times New Roman" w:hAnsi="Times New Roman"/>
          <w:sz w:val="28"/>
          <w:szCs w:val="28"/>
          <w:lang w:val="kk-KZ"/>
        </w:rPr>
      </w:pPr>
      <w:r w:rsidRPr="009525A8">
        <w:rPr>
          <w:rFonts w:ascii="Times New Roman" w:hAnsi="Times New Roman"/>
          <w:color w:val="000000"/>
          <w:spacing w:val="-3"/>
          <w:sz w:val="28"/>
          <w:szCs w:val="28"/>
          <w:lang w:val="en-US"/>
        </w:rPr>
        <w:br w:type="page"/>
      </w:r>
      <w:r w:rsidRPr="009525A8">
        <w:rPr>
          <w:rFonts w:ascii="Times New Roman" w:hAnsi="Times New Roman"/>
          <w:sz w:val="28"/>
          <w:szCs w:val="28"/>
          <w:lang w:val="en-US"/>
        </w:rPr>
        <w:t xml:space="preserve">MINISTRY OF EDUCATION AND SCIENCE OF </w:t>
      </w:r>
      <w:smartTag w:uri="urn:schemas-microsoft-com:office:smarttags" w:element="place">
        <w:smartTag w:uri="urn:schemas-microsoft-com:office:smarttags" w:element="PlaceType">
          <w:r w:rsidRPr="009525A8">
            <w:rPr>
              <w:rFonts w:ascii="Times New Roman" w:hAnsi="Times New Roman"/>
              <w:sz w:val="28"/>
              <w:szCs w:val="28"/>
              <w:lang w:val="en-US"/>
            </w:rPr>
            <w:t>REPUBLIC</w:t>
          </w:r>
        </w:smartTag>
        <w:r w:rsidRPr="009525A8">
          <w:rPr>
            <w:rFonts w:ascii="Times New Roman" w:hAnsi="Times New Roman"/>
            <w:sz w:val="28"/>
            <w:szCs w:val="28"/>
            <w:lang w:val="en-US"/>
          </w:rPr>
          <w:t xml:space="preserve"> OF </w:t>
        </w:r>
        <w:smartTag w:uri="urn:schemas-microsoft-com:office:smarttags" w:element="PlaceName">
          <w:r w:rsidRPr="009525A8">
            <w:rPr>
              <w:rFonts w:ascii="Times New Roman" w:hAnsi="Times New Roman"/>
              <w:sz w:val="28"/>
              <w:szCs w:val="28"/>
              <w:lang w:val="en-US"/>
            </w:rPr>
            <w:t>KAZAKHSTAN</w:t>
          </w:r>
        </w:smartTag>
      </w:smartTag>
    </w:p>
    <w:p w:rsidR="003C048C" w:rsidRPr="009525A8" w:rsidRDefault="003C048C" w:rsidP="009525A8">
      <w:pPr>
        <w:spacing w:after="0" w:line="240" w:lineRule="auto"/>
        <w:ind w:right="-1" w:firstLine="426"/>
        <w:jc w:val="center"/>
        <w:rPr>
          <w:rFonts w:ascii="Times New Roman" w:hAnsi="Times New Roman"/>
          <w:sz w:val="28"/>
          <w:szCs w:val="28"/>
          <w:lang w:val="kk-KZ"/>
        </w:rPr>
      </w:pPr>
    </w:p>
    <w:p w:rsidR="003C048C" w:rsidRPr="009525A8" w:rsidRDefault="003C048C" w:rsidP="009525A8">
      <w:pPr>
        <w:spacing w:after="0" w:line="240" w:lineRule="auto"/>
        <w:ind w:right="-1" w:firstLine="426"/>
        <w:jc w:val="center"/>
        <w:rPr>
          <w:rFonts w:ascii="Times New Roman" w:hAnsi="Times New Roman"/>
          <w:sz w:val="28"/>
          <w:szCs w:val="28"/>
          <w:lang w:val="en-US"/>
        </w:rPr>
      </w:pPr>
      <w:smartTag w:uri="urn:schemas-microsoft-com:office:smarttags" w:element="place">
        <w:smartTag w:uri="urn:schemas-microsoft-com:office:smarttags" w:element="PlaceName">
          <w:r w:rsidRPr="009525A8">
            <w:rPr>
              <w:rFonts w:ascii="Times New Roman" w:hAnsi="Times New Roman"/>
              <w:sz w:val="28"/>
              <w:szCs w:val="28"/>
              <w:lang w:val="en-US"/>
            </w:rPr>
            <w:t>M.AUEZOV</w:t>
          </w:r>
        </w:smartTag>
        <w:r w:rsidRPr="009525A8">
          <w:rPr>
            <w:rFonts w:ascii="Times New Roman" w:hAnsi="Times New Roman"/>
            <w:sz w:val="28"/>
            <w:szCs w:val="28"/>
            <w:lang w:val="en-US"/>
          </w:rPr>
          <w:t xml:space="preserve"> </w:t>
        </w:r>
        <w:smartTag w:uri="urn:schemas-microsoft-com:office:smarttags" w:element="PlaceName">
          <w:r w:rsidRPr="009525A8">
            <w:rPr>
              <w:rFonts w:ascii="Times New Roman" w:hAnsi="Times New Roman"/>
              <w:sz w:val="28"/>
              <w:szCs w:val="28"/>
              <w:lang w:val="en-US"/>
            </w:rPr>
            <w:t>SOUTH</w:t>
          </w:r>
        </w:smartTag>
        <w:r w:rsidRPr="009525A8">
          <w:rPr>
            <w:rFonts w:ascii="Times New Roman" w:hAnsi="Times New Roman"/>
            <w:sz w:val="28"/>
            <w:szCs w:val="28"/>
            <w:lang w:val="en-US"/>
          </w:rPr>
          <w:t xml:space="preserve"> </w:t>
        </w:r>
        <w:smartTag w:uri="urn:schemas-microsoft-com:office:smarttags" w:element="PlaceName">
          <w:r w:rsidRPr="009525A8">
            <w:rPr>
              <w:rFonts w:ascii="Times New Roman" w:hAnsi="Times New Roman"/>
              <w:sz w:val="28"/>
              <w:szCs w:val="28"/>
              <w:lang w:val="en-US"/>
            </w:rPr>
            <w:t>KAZAKHSTAN</w:t>
          </w:r>
        </w:smartTag>
        <w:r w:rsidRPr="009525A8">
          <w:rPr>
            <w:rFonts w:ascii="Times New Roman" w:hAnsi="Times New Roman"/>
            <w:sz w:val="28"/>
            <w:szCs w:val="28"/>
            <w:lang w:val="en-US"/>
          </w:rPr>
          <w:t xml:space="preserve"> </w:t>
        </w:r>
        <w:smartTag w:uri="urn:schemas-microsoft-com:office:smarttags" w:element="PlaceType">
          <w:r w:rsidRPr="009525A8">
            <w:rPr>
              <w:rFonts w:ascii="Times New Roman" w:hAnsi="Times New Roman"/>
              <w:sz w:val="28"/>
              <w:szCs w:val="28"/>
              <w:lang w:val="en-US"/>
            </w:rPr>
            <w:t>STATE</w:t>
          </w:r>
        </w:smartTag>
        <w:r w:rsidRPr="009525A8">
          <w:rPr>
            <w:rFonts w:ascii="Times New Roman" w:hAnsi="Times New Roman"/>
            <w:sz w:val="28"/>
            <w:szCs w:val="28"/>
            <w:lang w:val="en-US"/>
          </w:rPr>
          <w:t xml:space="preserve"> </w:t>
        </w:r>
        <w:smartTag w:uri="urn:schemas-microsoft-com:office:smarttags" w:element="PlaceType">
          <w:r w:rsidRPr="009525A8">
            <w:rPr>
              <w:rFonts w:ascii="Times New Roman" w:hAnsi="Times New Roman"/>
              <w:sz w:val="28"/>
              <w:szCs w:val="28"/>
              <w:lang w:val="en-US"/>
            </w:rPr>
            <w:t>UNIVERSITY</w:t>
          </w:r>
        </w:smartTag>
      </w:smartTag>
    </w:p>
    <w:p w:rsidR="003C048C" w:rsidRPr="002E6EE6" w:rsidRDefault="003C048C" w:rsidP="00611A18">
      <w:pPr>
        <w:spacing w:after="0" w:line="240" w:lineRule="auto"/>
        <w:ind w:right="-1" w:firstLine="426"/>
        <w:jc w:val="both"/>
        <w:rPr>
          <w:rFonts w:ascii="Times New Roman" w:hAnsi="Times New Roman"/>
          <w:caps/>
          <w:sz w:val="28"/>
          <w:szCs w:val="28"/>
          <w:lang w:val="kk-KZ"/>
        </w:rPr>
      </w:pPr>
    </w:p>
    <w:p w:rsidR="003C048C" w:rsidRPr="002E6EE6" w:rsidRDefault="003C048C" w:rsidP="00611A18">
      <w:pPr>
        <w:spacing w:after="0" w:line="240" w:lineRule="auto"/>
        <w:ind w:right="-1" w:firstLine="426"/>
        <w:jc w:val="both"/>
        <w:rPr>
          <w:rFonts w:ascii="Times New Roman" w:hAnsi="Times New Roman"/>
          <w:caps/>
          <w:sz w:val="28"/>
          <w:szCs w:val="28"/>
          <w:lang w:val="kk-KZ"/>
        </w:rPr>
      </w:pPr>
    </w:p>
    <w:p w:rsidR="003C048C" w:rsidRPr="002E6EE6" w:rsidRDefault="003C048C" w:rsidP="00611A18">
      <w:pPr>
        <w:spacing w:after="0" w:line="240" w:lineRule="auto"/>
        <w:ind w:right="-1" w:firstLine="426"/>
        <w:jc w:val="center"/>
        <w:rPr>
          <w:rFonts w:ascii="Times New Roman" w:hAnsi="Times New Roman"/>
          <w:caps/>
          <w:sz w:val="28"/>
          <w:szCs w:val="28"/>
          <w:lang w:val="kk-KZ"/>
        </w:rPr>
      </w:pPr>
      <w:r w:rsidRPr="006631C2">
        <w:rPr>
          <w:b/>
          <w:noProof/>
          <w:color w:val="000000"/>
          <w:sz w:val="28"/>
          <w:szCs w:val="28"/>
        </w:rPr>
        <w:pict>
          <v:shape id="_x0000_i1026" type="#_x0000_t75" style="width:246pt;height:99pt;visibility:visible">
            <v:imagedata r:id="rId7" o:title=""/>
          </v:shape>
        </w:pict>
      </w: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r w:rsidRPr="002E6EE6">
        <w:rPr>
          <w:rFonts w:ascii="Times New Roman" w:hAnsi="Times New Roman"/>
          <w:sz w:val="28"/>
          <w:szCs w:val="28"/>
          <w:lang w:val="en-US"/>
        </w:rPr>
        <w:t>Chair «Information Systems and modeling»</w:t>
      </w:r>
    </w:p>
    <w:p w:rsidR="003C048C" w:rsidRPr="002E6EE6" w:rsidRDefault="003C048C" w:rsidP="00611A18">
      <w:pPr>
        <w:spacing w:after="0" w:line="240" w:lineRule="auto"/>
        <w:ind w:right="-1" w:firstLine="426"/>
        <w:jc w:val="both"/>
        <w:rPr>
          <w:rFonts w:ascii="Times New Roman" w:hAnsi="Times New Roman"/>
          <w:caps/>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kk-KZ"/>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kk-KZ"/>
        </w:rPr>
      </w:pPr>
    </w:p>
    <w:p w:rsidR="003C048C" w:rsidRPr="002E6EE6" w:rsidRDefault="003C048C" w:rsidP="00611A18">
      <w:pPr>
        <w:spacing w:after="0" w:line="240" w:lineRule="auto"/>
        <w:ind w:right="-1" w:firstLine="426"/>
        <w:jc w:val="center"/>
        <w:rPr>
          <w:rFonts w:ascii="Times New Roman" w:hAnsi="Times New Roman"/>
          <w:b/>
          <w:sz w:val="28"/>
          <w:szCs w:val="28"/>
          <w:lang w:val="en-US"/>
        </w:rPr>
      </w:pPr>
      <w:r w:rsidRPr="002E6EE6">
        <w:rPr>
          <w:rFonts w:ascii="Times New Roman" w:hAnsi="Times New Roman"/>
          <w:b/>
          <w:sz w:val="28"/>
          <w:szCs w:val="28"/>
          <w:lang w:val="en-US"/>
        </w:rPr>
        <w:t>Botayeva S.B., Botayev B.B., Umarova Zh.R.</w:t>
      </w: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ind w:right="-1" w:firstLine="426"/>
        <w:jc w:val="center"/>
        <w:rPr>
          <w:rFonts w:ascii="Times New Roman" w:hAnsi="Times New Roman"/>
          <w:b/>
          <w:sz w:val="28"/>
          <w:szCs w:val="28"/>
          <w:lang w:val="en-US"/>
        </w:rPr>
      </w:pPr>
      <w:r w:rsidRPr="002E6EE6">
        <w:rPr>
          <w:rFonts w:ascii="Times New Roman" w:hAnsi="Times New Roman"/>
          <w:b/>
          <w:sz w:val="28"/>
          <w:szCs w:val="28"/>
          <w:lang w:val="en-US"/>
        </w:rPr>
        <w:t xml:space="preserve">Methodical guidelines to SIW on discipline «Computer System Architecture» </w:t>
      </w:r>
    </w:p>
    <w:p w:rsidR="003C048C" w:rsidRPr="002E6EE6" w:rsidRDefault="003C048C" w:rsidP="00611A18">
      <w:pPr>
        <w:spacing w:after="0"/>
        <w:ind w:right="-1" w:firstLine="426"/>
        <w:jc w:val="center"/>
        <w:rPr>
          <w:rFonts w:ascii="Times New Roman" w:hAnsi="Times New Roman"/>
          <w:b/>
          <w:sz w:val="28"/>
          <w:szCs w:val="28"/>
          <w:lang w:val="en-US"/>
        </w:rPr>
      </w:pPr>
      <w:r w:rsidRPr="002E6EE6">
        <w:rPr>
          <w:rFonts w:ascii="Times New Roman" w:hAnsi="Times New Roman"/>
          <w:b/>
          <w:sz w:val="28"/>
          <w:szCs w:val="28"/>
          <w:lang w:val="en-US"/>
        </w:rPr>
        <w:t>for students of specialty 5В070300 – Information systems</w:t>
      </w:r>
    </w:p>
    <w:p w:rsidR="003C048C" w:rsidRPr="002E6EE6" w:rsidRDefault="003C048C" w:rsidP="00611A18">
      <w:pPr>
        <w:spacing w:after="0" w:line="240" w:lineRule="auto"/>
        <w:ind w:right="-1" w:firstLine="426"/>
        <w:jc w:val="center"/>
        <w:rPr>
          <w:rFonts w:ascii="Times New Roman" w:hAnsi="Times New Roman"/>
          <w:b/>
          <w:sz w:val="28"/>
          <w:szCs w:val="28"/>
          <w:lang w:val="en-US"/>
        </w:rPr>
      </w:pPr>
      <w:r w:rsidRPr="002E6EE6">
        <w:rPr>
          <w:rFonts w:ascii="Times New Roman" w:hAnsi="Times New Roman"/>
          <w:b/>
          <w:sz w:val="28"/>
          <w:szCs w:val="28"/>
          <w:lang w:val="en-US"/>
        </w:rPr>
        <w:t>Form of training – daily</w:t>
      </w:r>
    </w:p>
    <w:p w:rsidR="003C048C" w:rsidRPr="00D23B6F" w:rsidRDefault="003C048C" w:rsidP="00611A18">
      <w:pPr>
        <w:spacing w:after="0" w:line="240" w:lineRule="auto"/>
        <w:ind w:right="-1" w:firstLine="426"/>
        <w:jc w:val="center"/>
        <w:rPr>
          <w:rFonts w:ascii="Times New Roman" w:hAnsi="Times New Roman"/>
          <w:b/>
          <w:sz w:val="28"/>
          <w:szCs w:val="28"/>
          <w:lang w:val="en-US"/>
        </w:rPr>
      </w:pPr>
    </w:p>
    <w:p w:rsidR="003C048C" w:rsidRPr="002E6EE6" w:rsidRDefault="003C048C" w:rsidP="00611A18">
      <w:pPr>
        <w:spacing w:after="0" w:line="240" w:lineRule="auto"/>
        <w:ind w:right="-1" w:firstLine="426"/>
        <w:jc w:val="both"/>
        <w:rPr>
          <w:rFonts w:ascii="Times New Roman" w:hAnsi="Times New Roman"/>
          <w:caps/>
          <w:sz w:val="28"/>
          <w:szCs w:val="28"/>
          <w:lang w:val="en-US"/>
        </w:rPr>
      </w:pPr>
    </w:p>
    <w:p w:rsidR="003C048C" w:rsidRPr="002E6EE6" w:rsidRDefault="003C048C" w:rsidP="00611A18">
      <w:pPr>
        <w:spacing w:after="0" w:line="240" w:lineRule="auto"/>
        <w:ind w:right="-1" w:firstLine="426"/>
        <w:jc w:val="both"/>
        <w:rPr>
          <w:rFonts w:ascii="Times New Roman" w:hAnsi="Times New Roman"/>
          <w:caps/>
          <w:sz w:val="28"/>
          <w:szCs w:val="28"/>
          <w:lang w:val="en-US"/>
        </w:rPr>
      </w:pPr>
    </w:p>
    <w:p w:rsidR="003C048C" w:rsidRPr="002E6EE6" w:rsidRDefault="003C048C" w:rsidP="00611A18">
      <w:pPr>
        <w:spacing w:after="0" w:line="240" w:lineRule="auto"/>
        <w:ind w:right="-1" w:firstLine="426"/>
        <w:jc w:val="both"/>
        <w:rPr>
          <w:rFonts w:ascii="Times New Roman" w:hAnsi="Times New Roman"/>
          <w:caps/>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p>
    <w:p w:rsidR="003C048C" w:rsidRPr="002E6EE6" w:rsidRDefault="003C048C" w:rsidP="00611A18">
      <w:pPr>
        <w:spacing w:after="0" w:line="240" w:lineRule="auto"/>
        <w:ind w:right="-1" w:firstLine="426"/>
        <w:jc w:val="center"/>
        <w:rPr>
          <w:rFonts w:ascii="Times New Roman" w:hAnsi="Times New Roman"/>
          <w:sz w:val="28"/>
          <w:szCs w:val="28"/>
          <w:lang w:val="en-US"/>
        </w:rPr>
      </w:pPr>
      <w:r w:rsidRPr="002E6EE6">
        <w:rPr>
          <w:rFonts w:ascii="Times New Roman" w:hAnsi="Times New Roman"/>
          <w:sz w:val="28"/>
          <w:szCs w:val="28"/>
          <w:lang w:val="en-US"/>
        </w:rPr>
        <w:t xml:space="preserve">Shymkent, 2019 </w:t>
      </w:r>
    </w:p>
    <w:p w:rsidR="003C048C" w:rsidRPr="002E6EE6" w:rsidRDefault="003C048C" w:rsidP="009525A8">
      <w:pPr>
        <w:ind w:right="-1" w:firstLine="426"/>
        <w:rPr>
          <w:rFonts w:ascii="Times New Roman" w:hAnsi="Times New Roman"/>
          <w:sz w:val="28"/>
          <w:szCs w:val="28"/>
          <w:lang w:val="en-US"/>
        </w:rPr>
      </w:pPr>
      <w:r w:rsidRPr="002E6EE6">
        <w:rPr>
          <w:rFonts w:ascii="Times New Roman" w:hAnsi="Times New Roman"/>
          <w:sz w:val="28"/>
          <w:szCs w:val="28"/>
          <w:lang w:val="en-US"/>
        </w:rPr>
        <w:br w:type="page"/>
        <w:t>UDC 681.5 (075.8)</w:t>
      </w:r>
    </w:p>
    <w:p w:rsidR="003C048C" w:rsidRPr="002E6EE6" w:rsidRDefault="003C048C" w:rsidP="00611A18">
      <w:pPr>
        <w:spacing w:after="0"/>
        <w:ind w:right="-1" w:firstLine="426"/>
        <w:jc w:val="both"/>
        <w:rPr>
          <w:rFonts w:ascii="Times New Roman" w:hAnsi="Times New Roman"/>
          <w:sz w:val="28"/>
          <w:szCs w:val="28"/>
          <w:lang w:val="en-US"/>
        </w:rPr>
      </w:pPr>
      <w:r w:rsidRPr="002E6EE6">
        <w:rPr>
          <w:rFonts w:ascii="Times New Roman" w:hAnsi="Times New Roman"/>
          <w:sz w:val="28"/>
          <w:szCs w:val="28"/>
          <w:lang w:val="en-US"/>
        </w:rPr>
        <w:t xml:space="preserve">The author: Botayeva S.B., Botayev B.B., Umarova Zh.R. Methodical guidelines to SIW on discipline «Computer System Architecture» for students of specialty 5В070300 – Information systems. Shymkent: SKSU, 2019. – </w:t>
      </w:r>
      <w:r w:rsidRPr="00D23B6F">
        <w:rPr>
          <w:rFonts w:ascii="Times New Roman" w:hAnsi="Times New Roman"/>
          <w:sz w:val="28"/>
          <w:szCs w:val="28"/>
          <w:lang w:val="en-US"/>
        </w:rPr>
        <w:t>60</w:t>
      </w:r>
      <w:r w:rsidRPr="002E6EE6">
        <w:rPr>
          <w:rFonts w:ascii="Times New Roman" w:hAnsi="Times New Roman"/>
          <w:sz w:val="28"/>
          <w:szCs w:val="28"/>
          <w:lang w:val="en-US"/>
        </w:rPr>
        <w:t xml:space="preserve"> p.</w:t>
      </w: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en-US"/>
        </w:rPr>
      </w:pPr>
      <w:r w:rsidRPr="002E6EE6">
        <w:rPr>
          <w:rFonts w:ascii="Times New Roman" w:hAnsi="Times New Roman"/>
          <w:sz w:val="28"/>
          <w:szCs w:val="28"/>
          <w:lang w:val="en-US"/>
        </w:rPr>
        <w:t xml:space="preserve">The Methodical guidelines to SIW has been drawn up in accordance with the curriculum and course program on discipline «Computer System Architecture» and includes all necessary data concerning the execution of themes of </w:t>
      </w:r>
      <w:r>
        <w:rPr>
          <w:rFonts w:ascii="Times New Roman" w:hAnsi="Times New Roman"/>
          <w:sz w:val="28"/>
          <w:szCs w:val="28"/>
          <w:lang w:val="en-US"/>
        </w:rPr>
        <w:t>SIW</w:t>
      </w:r>
      <w:r w:rsidRPr="002E6EE6">
        <w:rPr>
          <w:rFonts w:ascii="Times New Roman" w:hAnsi="Times New Roman"/>
          <w:sz w:val="28"/>
          <w:szCs w:val="28"/>
          <w:lang w:val="en-US"/>
        </w:rPr>
        <w:t>.</w:t>
      </w: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en-US"/>
        </w:rPr>
      </w:pPr>
      <w:r w:rsidRPr="002E6EE6">
        <w:rPr>
          <w:rFonts w:ascii="Times New Roman" w:hAnsi="Times New Roman"/>
          <w:sz w:val="28"/>
          <w:szCs w:val="28"/>
          <w:lang w:val="en-US"/>
        </w:rPr>
        <w:t xml:space="preserve">Reviewer: </w:t>
      </w:r>
    </w:p>
    <w:p w:rsidR="003C048C" w:rsidRPr="002E6EE6" w:rsidRDefault="003C048C" w:rsidP="00611A18">
      <w:pPr>
        <w:spacing w:after="0" w:line="240" w:lineRule="auto"/>
        <w:ind w:right="-1" w:firstLine="426"/>
        <w:jc w:val="both"/>
        <w:rPr>
          <w:rFonts w:ascii="Times New Roman" w:hAnsi="Times New Roman"/>
          <w:sz w:val="28"/>
          <w:szCs w:val="28"/>
          <w:lang w:val="en-US"/>
        </w:rPr>
      </w:pPr>
      <w:r w:rsidRPr="00681EE0">
        <w:rPr>
          <w:rFonts w:ascii="Times New Roman" w:hAnsi="Times New Roman"/>
          <w:sz w:val="28"/>
          <w:szCs w:val="28"/>
          <w:lang w:val="en-US"/>
        </w:rPr>
        <w:t>Kurakbayeva S</w:t>
      </w:r>
      <w:r w:rsidRPr="002E6EE6">
        <w:rPr>
          <w:rFonts w:ascii="Times New Roman" w:hAnsi="Times New Roman"/>
          <w:sz w:val="28"/>
          <w:szCs w:val="28"/>
          <w:lang w:val="en-US"/>
        </w:rPr>
        <w:t>. – c.</w:t>
      </w:r>
      <w:r>
        <w:rPr>
          <w:rFonts w:ascii="Times New Roman" w:hAnsi="Times New Roman"/>
          <w:sz w:val="28"/>
          <w:szCs w:val="28"/>
          <w:lang w:val="en-US"/>
        </w:rPr>
        <w:t>t</w:t>
      </w:r>
      <w:r w:rsidRPr="002E6EE6">
        <w:rPr>
          <w:rFonts w:ascii="Times New Roman" w:hAnsi="Times New Roman"/>
          <w:sz w:val="28"/>
          <w:szCs w:val="28"/>
          <w:lang w:val="en-US"/>
        </w:rPr>
        <w:t>.s., associate professor of the chair «Information Systems and modeling» of M.Auezov SKSU.</w:t>
      </w:r>
    </w:p>
    <w:p w:rsidR="003C048C" w:rsidRPr="002E6EE6" w:rsidRDefault="003C048C" w:rsidP="00611A18">
      <w:pPr>
        <w:spacing w:after="0" w:line="240" w:lineRule="auto"/>
        <w:ind w:right="-1" w:firstLine="426"/>
        <w:jc w:val="both"/>
        <w:rPr>
          <w:rFonts w:ascii="Times New Roman" w:hAnsi="Times New Roman"/>
          <w:sz w:val="28"/>
          <w:szCs w:val="28"/>
          <w:lang w:val="en-US"/>
        </w:rPr>
      </w:pPr>
    </w:p>
    <w:p w:rsidR="003C048C" w:rsidRPr="002E6EE6" w:rsidRDefault="003C048C" w:rsidP="00611A18">
      <w:pPr>
        <w:spacing w:after="0" w:line="240" w:lineRule="auto"/>
        <w:ind w:right="-1" w:firstLine="426"/>
        <w:jc w:val="both"/>
        <w:rPr>
          <w:rFonts w:ascii="Times New Roman" w:hAnsi="Times New Roman"/>
          <w:sz w:val="28"/>
          <w:szCs w:val="28"/>
          <w:lang w:val="kk-KZ"/>
        </w:rPr>
      </w:pPr>
    </w:p>
    <w:p w:rsidR="003C048C" w:rsidRPr="002E6EE6" w:rsidRDefault="003C048C" w:rsidP="00611A18">
      <w:pPr>
        <w:spacing w:after="0" w:line="240" w:lineRule="auto"/>
        <w:ind w:right="-1" w:firstLine="426"/>
        <w:jc w:val="both"/>
        <w:rPr>
          <w:rFonts w:ascii="Times New Roman" w:hAnsi="Times New Roman"/>
          <w:sz w:val="28"/>
          <w:szCs w:val="28"/>
          <w:lang w:val="en-US"/>
        </w:rPr>
      </w:pPr>
    </w:p>
    <w:p w:rsidR="003C048C" w:rsidRDefault="003C048C" w:rsidP="00611A18">
      <w:pPr>
        <w:spacing w:after="0" w:line="240" w:lineRule="auto"/>
        <w:ind w:right="-1" w:firstLine="426"/>
        <w:jc w:val="both"/>
        <w:rPr>
          <w:rFonts w:ascii="Times New Roman" w:hAnsi="Times New Roman"/>
          <w:sz w:val="28"/>
          <w:szCs w:val="28"/>
          <w:lang w:val="en-US"/>
        </w:rPr>
      </w:pPr>
    </w:p>
    <w:p w:rsidR="003C048C" w:rsidRDefault="003C048C" w:rsidP="00611A18">
      <w:pPr>
        <w:spacing w:after="0" w:line="240" w:lineRule="auto"/>
        <w:ind w:right="-1" w:firstLine="426"/>
        <w:jc w:val="both"/>
        <w:rPr>
          <w:rFonts w:ascii="Times New Roman" w:hAnsi="Times New Roman"/>
          <w:sz w:val="28"/>
          <w:szCs w:val="28"/>
          <w:lang w:val="en-US"/>
        </w:rPr>
      </w:pPr>
    </w:p>
    <w:p w:rsidR="003C048C" w:rsidRPr="002E6EE6" w:rsidRDefault="003C048C" w:rsidP="00611A18">
      <w:pPr>
        <w:spacing w:after="0" w:line="240" w:lineRule="auto"/>
        <w:ind w:right="-1" w:firstLine="426"/>
        <w:jc w:val="both"/>
        <w:rPr>
          <w:rFonts w:ascii="Times New Roman" w:hAnsi="Times New Roman"/>
          <w:sz w:val="28"/>
          <w:szCs w:val="28"/>
          <w:lang w:val="en-US"/>
        </w:rPr>
      </w:pPr>
    </w:p>
    <w:p w:rsidR="003C048C" w:rsidRPr="002E6EE6" w:rsidRDefault="003C048C" w:rsidP="00611A18">
      <w:pPr>
        <w:spacing w:after="0" w:line="240" w:lineRule="auto"/>
        <w:ind w:right="-1" w:firstLine="426"/>
        <w:jc w:val="both"/>
        <w:rPr>
          <w:rFonts w:ascii="Times New Roman" w:hAnsi="Times New Roman"/>
          <w:color w:val="000000"/>
          <w:sz w:val="28"/>
          <w:szCs w:val="28"/>
          <w:lang w:val="en-US"/>
        </w:rPr>
      </w:pPr>
      <w:r w:rsidRPr="002E6EE6">
        <w:rPr>
          <w:rFonts w:ascii="Times New Roman" w:hAnsi="Times New Roman"/>
          <w:sz w:val="28"/>
          <w:szCs w:val="28"/>
          <w:lang w:val="en-US"/>
        </w:rPr>
        <w:t>The Methodical guidelines to SIW have been discussed at the meeting of the chair “Information Systems and modeling” (</w:t>
      </w:r>
      <w:r w:rsidRPr="002E6EE6">
        <w:rPr>
          <w:rFonts w:ascii="Times New Roman" w:hAnsi="Times New Roman"/>
          <w:color w:val="000000"/>
          <w:sz w:val="28"/>
          <w:szCs w:val="28"/>
          <w:lang w:val="en-US"/>
        </w:rPr>
        <w:t xml:space="preserve">Protocol </w:t>
      </w:r>
      <w:r w:rsidRPr="002E6EE6">
        <w:rPr>
          <w:rFonts w:ascii="Times New Roman" w:hAnsi="Times New Roman"/>
          <w:sz w:val="28"/>
          <w:szCs w:val="28"/>
          <w:lang w:val="kk-KZ"/>
        </w:rPr>
        <w:t xml:space="preserve">№ </w:t>
      </w:r>
      <w:r w:rsidRPr="002E6EE6">
        <w:rPr>
          <w:rFonts w:ascii="Times New Roman" w:hAnsi="Times New Roman"/>
          <w:sz w:val="28"/>
          <w:szCs w:val="28"/>
          <w:u w:val="single"/>
          <w:lang w:val="en-US"/>
        </w:rPr>
        <w:t>____</w:t>
      </w:r>
      <w:r w:rsidRPr="002E6EE6">
        <w:rPr>
          <w:rFonts w:ascii="Times New Roman" w:hAnsi="Times New Roman"/>
          <w:sz w:val="28"/>
          <w:szCs w:val="28"/>
          <w:u w:val="single"/>
          <w:lang w:val="kk-KZ"/>
        </w:rPr>
        <w:t xml:space="preserve"> </w:t>
      </w:r>
      <w:r w:rsidRPr="002E6EE6">
        <w:rPr>
          <w:rFonts w:ascii="Times New Roman" w:hAnsi="Times New Roman"/>
          <w:sz w:val="28"/>
          <w:szCs w:val="28"/>
          <w:lang w:val="kk-KZ"/>
        </w:rPr>
        <w:t>«</w:t>
      </w:r>
      <w:r w:rsidRPr="002E6EE6">
        <w:rPr>
          <w:rFonts w:ascii="Times New Roman" w:hAnsi="Times New Roman"/>
          <w:sz w:val="28"/>
          <w:szCs w:val="28"/>
          <w:u w:val="single"/>
          <w:lang w:val="kk-KZ"/>
        </w:rPr>
        <w:t xml:space="preserve"> </w:t>
      </w:r>
      <w:r w:rsidRPr="002E6EE6">
        <w:rPr>
          <w:rFonts w:ascii="Times New Roman" w:hAnsi="Times New Roman"/>
          <w:sz w:val="28"/>
          <w:szCs w:val="28"/>
          <w:u w:val="single"/>
          <w:lang w:val="en-US"/>
        </w:rPr>
        <w:t>____</w:t>
      </w:r>
      <w:r w:rsidRPr="002E6EE6">
        <w:rPr>
          <w:rFonts w:ascii="Times New Roman" w:hAnsi="Times New Roman"/>
          <w:sz w:val="28"/>
          <w:szCs w:val="28"/>
          <w:u w:val="single"/>
          <w:lang w:val="kk-KZ"/>
        </w:rPr>
        <w:t xml:space="preserve"> </w:t>
      </w:r>
      <w:r w:rsidRPr="002E6EE6">
        <w:rPr>
          <w:rFonts w:ascii="Times New Roman" w:hAnsi="Times New Roman"/>
          <w:sz w:val="28"/>
          <w:szCs w:val="28"/>
          <w:lang w:val="kk-KZ"/>
        </w:rPr>
        <w:t>»</w:t>
      </w:r>
      <w:r w:rsidRPr="002E6EE6">
        <w:rPr>
          <w:rFonts w:ascii="Times New Roman" w:hAnsi="Times New Roman"/>
          <w:sz w:val="28"/>
          <w:szCs w:val="28"/>
          <w:u w:val="single"/>
          <w:lang w:val="kk-KZ"/>
        </w:rPr>
        <w:t xml:space="preserve"> </w:t>
      </w:r>
      <w:r w:rsidRPr="002E6EE6">
        <w:rPr>
          <w:rFonts w:ascii="Times New Roman" w:hAnsi="Times New Roman"/>
          <w:sz w:val="28"/>
          <w:szCs w:val="28"/>
          <w:u w:val="single"/>
          <w:lang w:val="en-US"/>
        </w:rPr>
        <w:t>______</w:t>
      </w:r>
      <w:r w:rsidRPr="002E6EE6">
        <w:rPr>
          <w:rFonts w:ascii="Times New Roman" w:hAnsi="Times New Roman"/>
          <w:sz w:val="28"/>
          <w:szCs w:val="28"/>
          <w:u w:val="single"/>
          <w:lang w:val="kk-KZ"/>
        </w:rPr>
        <w:t xml:space="preserve"> </w:t>
      </w:r>
      <w:r w:rsidRPr="002E6EE6">
        <w:rPr>
          <w:rFonts w:ascii="Times New Roman" w:hAnsi="Times New Roman"/>
          <w:color w:val="000000"/>
          <w:sz w:val="28"/>
          <w:szCs w:val="28"/>
          <w:lang w:val="en-US"/>
        </w:rPr>
        <w:t>2019) and they</w:t>
      </w:r>
      <w:r w:rsidRPr="002E6EE6">
        <w:rPr>
          <w:rFonts w:ascii="Times New Roman" w:hAnsi="Times New Roman"/>
          <w:sz w:val="28"/>
          <w:szCs w:val="28"/>
          <w:lang w:val="en-US"/>
        </w:rPr>
        <w:t xml:space="preserve"> have been approved by Committee on innovational technologies of training and Methodical provision of Higher school “Information Technologies and Energetics” (</w:t>
      </w:r>
      <w:r w:rsidRPr="002E6EE6">
        <w:rPr>
          <w:rFonts w:ascii="Times New Roman" w:hAnsi="Times New Roman"/>
          <w:color w:val="000000"/>
          <w:sz w:val="28"/>
          <w:szCs w:val="28"/>
          <w:lang w:val="en-US"/>
        </w:rPr>
        <w:t xml:space="preserve">Protocol </w:t>
      </w:r>
      <w:r w:rsidRPr="002E6EE6">
        <w:rPr>
          <w:rFonts w:ascii="Times New Roman" w:hAnsi="Times New Roman"/>
          <w:sz w:val="28"/>
          <w:szCs w:val="28"/>
          <w:lang w:val="kk-KZ"/>
        </w:rPr>
        <w:t xml:space="preserve">№ </w:t>
      </w:r>
      <w:r w:rsidRPr="002E6EE6">
        <w:rPr>
          <w:rFonts w:ascii="Times New Roman" w:hAnsi="Times New Roman"/>
          <w:sz w:val="28"/>
          <w:szCs w:val="28"/>
          <w:u w:val="single"/>
          <w:lang w:val="en-US"/>
        </w:rPr>
        <w:t>____</w:t>
      </w:r>
      <w:r w:rsidRPr="002E6EE6">
        <w:rPr>
          <w:rFonts w:ascii="Times New Roman" w:hAnsi="Times New Roman"/>
          <w:sz w:val="28"/>
          <w:szCs w:val="28"/>
          <w:u w:val="single"/>
          <w:lang w:val="kk-KZ"/>
        </w:rPr>
        <w:t xml:space="preserve"> </w:t>
      </w:r>
      <w:r w:rsidRPr="002E6EE6">
        <w:rPr>
          <w:rFonts w:ascii="Times New Roman" w:hAnsi="Times New Roman"/>
          <w:sz w:val="28"/>
          <w:szCs w:val="28"/>
          <w:lang w:val="kk-KZ"/>
        </w:rPr>
        <w:t>«</w:t>
      </w:r>
      <w:r w:rsidRPr="002E6EE6">
        <w:rPr>
          <w:rFonts w:ascii="Times New Roman" w:hAnsi="Times New Roman"/>
          <w:sz w:val="28"/>
          <w:szCs w:val="28"/>
          <w:u w:val="single"/>
          <w:lang w:val="kk-KZ"/>
        </w:rPr>
        <w:t xml:space="preserve"> </w:t>
      </w:r>
      <w:r w:rsidRPr="002E6EE6">
        <w:rPr>
          <w:rFonts w:ascii="Times New Roman" w:hAnsi="Times New Roman"/>
          <w:sz w:val="28"/>
          <w:szCs w:val="28"/>
          <w:u w:val="single"/>
          <w:lang w:val="en-US"/>
        </w:rPr>
        <w:t>____</w:t>
      </w:r>
      <w:r w:rsidRPr="002E6EE6">
        <w:rPr>
          <w:rFonts w:ascii="Times New Roman" w:hAnsi="Times New Roman"/>
          <w:sz w:val="28"/>
          <w:szCs w:val="28"/>
          <w:u w:val="single"/>
          <w:lang w:val="kk-KZ"/>
        </w:rPr>
        <w:t xml:space="preserve"> </w:t>
      </w:r>
      <w:r w:rsidRPr="002E6EE6">
        <w:rPr>
          <w:rFonts w:ascii="Times New Roman" w:hAnsi="Times New Roman"/>
          <w:sz w:val="28"/>
          <w:szCs w:val="28"/>
          <w:lang w:val="kk-KZ"/>
        </w:rPr>
        <w:t>»</w:t>
      </w:r>
      <w:r w:rsidRPr="002E6EE6">
        <w:rPr>
          <w:rFonts w:ascii="Times New Roman" w:hAnsi="Times New Roman"/>
          <w:sz w:val="28"/>
          <w:szCs w:val="28"/>
          <w:u w:val="single"/>
          <w:lang w:val="kk-KZ"/>
        </w:rPr>
        <w:t xml:space="preserve"> </w:t>
      </w:r>
      <w:r w:rsidRPr="002E6EE6">
        <w:rPr>
          <w:rFonts w:ascii="Times New Roman" w:hAnsi="Times New Roman"/>
          <w:sz w:val="28"/>
          <w:szCs w:val="28"/>
          <w:u w:val="single"/>
          <w:lang w:val="en-US"/>
        </w:rPr>
        <w:t>______</w:t>
      </w:r>
      <w:r w:rsidRPr="002E6EE6">
        <w:rPr>
          <w:rFonts w:ascii="Times New Roman" w:hAnsi="Times New Roman"/>
          <w:sz w:val="28"/>
          <w:szCs w:val="28"/>
          <w:u w:val="single"/>
          <w:lang w:val="kk-KZ"/>
        </w:rPr>
        <w:t xml:space="preserve"> </w:t>
      </w:r>
      <w:r w:rsidRPr="002E6EE6">
        <w:rPr>
          <w:rFonts w:ascii="Times New Roman" w:hAnsi="Times New Roman"/>
          <w:color w:val="000000"/>
          <w:sz w:val="28"/>
          <w:szCs w:val="28"/>
          <w:lang w:val="en-US"/>
        </w:rPr>
        <w:t>2019)</w:t>
      </w:r>
    </w:p>
    <w:p w:rsidR="003C048C" w:rsidRDefault="003C048C" w:rsidP="00611A18">
      <w:pPr>
        <w:spacing w:after="0" w:line="240" w:lineRule="auto"/>
        <w:ind w:right="-1" w:firstLine="426"/>
        <w:rPr>
          <w:rFonts w:ascii="Times New Roman" w:hAnsi="Times New Roman"/>
          <w:sz w:val="28"/>
          <w:szCs w:val="28"/>
          <w:lang w:val="en-US"/>
        </w:rPr>
      </w:pPr>
      <w:r w:rsidRPr="002E6EE6">
        <w:rPr>
          <w:rFonts w:ascii="Times New Roman" w:hAnsi="Times New Roman"/>
          <w:sz w:val="28"/>
          <w:szCs w:val="28"/>
          <w:lang w:val="en-US"/>
        </w:rPr>
        <w:tab/>
      </w:r>
    </w:p>
    <w:p w:rsidR="003C048C" w:rsidRDefault="003C048C" w:rsidP="00611A18">
      <w:pPr>
        <w:spacing w:after="0" w:line="240" w:lineRule="auto"/>
        <w:ind w:right="-1" w:firstLine="426"/>
        <w:rPr>
          <w:rFonts w:ascii="Times New Roman" w:hAnsi="Times New Roman"/>
          <w:sz w:val="28"/>
          <w:szCs w:val="28"/>
          <w:lang w:val="en-US"/>
        </w:rPr>
      </w:pPr>
    </w:p>
    <w:p w:rsidR="003C048C" w:rsidRDefault="003C048C" w:rsidP="00611A18">
      <w:pPr>
        <w:spacing w:after="0" w:line="240" w:lineRule="auto"/>
        <w:ind w:right="-1" w:firstLine="426"/>
        <w:rPr>
          <w:rFonts w:ascii="Times New Roman" w:hAnsi="Times New Roman"/>
          <w:sz w:val="28"/>
          <w:szCs w:val="28"/>
          <w:lang w:val="en-US"/>
        </w:rPr>
      </w:pPr>
    </w:p>
    <w:p w:rsidR="003C048C" w:rsidRPr="002E6EE6" w:rsidRDefault="003C048C" w:rsidP="00611A18">
      <w:pPr>
        <w:spacing w:after="0" w:line="240" w:lineRule="auto"/>
        <w:ind w:right="-1" w:firstLine="426"/>
        <w:rPr>
          <w:rFonts w:ascii="Times New Roman" w:hAnsi="Times New Roman"/>
          <w:sz w:val="28"/>
          <w:szCs w:val="28"/>
          <w:lang w:val="en-US"/>
        </w:rPr>
      </w:pPr>
      <w:r w:rsidRPr="002E6EE6">
        <w:rPr>
          <w:rFonts w:ascii="Times New Roman" w:hAnsi="Times New Roman"/>
          <w:sz w:val="28"/>
          <w:szCs w:val="28"/>
          <w:lang w:val="en-US"/>
        </w:rPr>
        <w:t xml:space="preserve">The Methodical guidelines to SIW are recommended to the edition by Educational-methodical council of M.Auezov SKSU, </w:t>
      </w:r>
    </w:p>
    <w:p w:rsidR="003C048C" w:rsidRPr="002E6EE6" w:rsidRDefault="003C048C" w:rsidP="00611A18">
      <w:pPr>
        <w:shd w:val="clear" w:color="auto" w:fill="FFFFFF"/>
        <w:autoSpaceDE w:val="0"/>
        <w:autoSpaceDN w:val="0"/>
        <w:adjustRightInd w:val="0"/>
        <w:spacing w:after="0" w:line="240" w:lineRule="auto"/>
        <w:ind w:right="-1" w:firstLine="426"/>
        <w:rPr>
          <w:rFonts w:ascii="Times New Roman" w:hAnsi="Times New Roman"/>
          <w:color w:val="000000"/>
          <w:sz w:val="28"/>
          <w:szCs w:val="28"/>
          <w:lang w:val="en-US"/>
        </w:rPr>
      </w:pPr>
      <w:r w:rsidRPr="002E6EE6">
        <w:rPr>
          <w:rFonts w:ascii="Times New Roman" w:hAnsi="Times New Roman"/>
          <w:color w:val="000000"/>
          <w:sz w:val="28"/>
          <w:szCs w:val="28"/>
          <w:lang w:val="en-US"/>
        </w:rPr>
        <w:t xml:space="preserve">Protocol </w:t>
      </w:r>
      <w:r w:rsidRPr="002E6EE6">
        <w:rPr>
          <w:rFonts w:ascii="Times New Roman" w:hAnsi="Times New Roman"/>
          <w:color w:val="000000"/>
          <w:sz w:val="28"/>
          <w:szCs w:val="28"/>
          <w:lang w:val="kk-KZ"/>
        </w:rPr>
        <w:t>№</w:t>
      </w:r>
      <w:r w:rsidRPr="002E6EE6">
        <w:rPr>
          <w:rFonts w:ascii="Times New Roman" w:hAnsi="Times New Roman"/>
          <w:color w:val="000000"/>
          <w:sz w:val="28"/>
          <w:szCs w:val="28"/>
          <w:lang w:val="en-US"/>
        </w:rPr>
        <w:t xml:space="preserve">___ </w:t>
      </w:r>
      <w:r w:rsidRPr="002E6EE6">
        <w:rPr>
          <w:rFonts w:ascii="Times New Roman" w:hAnsi="Times New Roman"/>
          <w:sz w:val="28"/>
          <w:szCs w:val="28"/>
          <w:lang w:val="en-US"/>
        </w:rPr>
        <w:t xml:space="preserve">from </w:t>
      </w:r>
      <w:r w:rsidRPr="002E6EE6">
        <w:rPr>
          <w:rFonts w:ascii="Times New Roman" w:hAnsi="Times New Roman"/>
          <w:sz w:val="28"/>
          <w:szCs w:val="28"/>
          <w:lang w:val="kk-KZ"/>
        </w:rPr>
        <w:t>«</w:t>
      </w:r>
      <w:r w:rsidRPr="002E6EE6">
        <w:rPr>
          <w:rFonts w:ascii="Times New Roman" w:hAnsi="Times New Roman"/>
          <w:sz w:val="28"/>
          <w:szCs w:val="28"/>
          <w:lang w:val="en-US"/>
        </w:rPr>
        <w:t>___</w:t>
      </w:r>
      <w:r w:rsidRPr="002E6EE6">
        <w:rPr>
          <w:rFonts w:ascii="Times New Roman" w:hAnsi="Times New Roman"/>
          <w:sz w:val="28"/>
          <w:szCs w:val="28"/>
          <w:u w:val="single"/>
          <w:lang w:val="kk-KZ"/>
        </w:rPr>
        <w:t xml:space="preserve"> </w:t>
      </w:r>
      <w:r w:rsidRPr="002E6EE6">
        <w:rPr>
          <w:rFonts w:ascii="Times New Roman" w:hAnsi="Times New Roman"/>
          <w:sz w:val="28"/>
          <w:szCs w:val="28"/>
          <w:lang w:val="kk-KZ"/>
        </w:rPr>
        <w:t>»</w:t>
      </w:r>
      <w:r w:rsidRPr="002E6EE6">
        <w:rPr>
          <w:rFonts w:ascii="Times New Roman" w:hAnsi="Times New Roman"/>
          <w:sz w:val="28"/>
          <w:szCs w:val="28"/>
          <w:lang w:val="en-US"/>
        </w:rPr>
        <w:t>____</w:t>
      </w:r>
      <w:r w:rsidRPr="002E6EE6">
        <w:rPr>
          <w:rFonts w:ascii="Times New Roman" w:hAnsi="Times New Roman"/>
          <w:sz w:val="28"/>
          <w:szCs w:val="28"/>
          <w:lang w:val="kk-KZ"/>
        </w:rPr>
        <w:t xml:space="preserve"> </w:t>
      </w:r>
      <w:r w:rsidRPr="002E6EE6">
        <w:rPr>
          <w:rFonts w:ascii="Times New Roman" w:hAnsi="Times New Roman"/>
          <w:color w:val="000000"/>
          <w:sz w:val="28"/>
          <w:szCs w:val="28"/>
          <w:lang w:val="en-US"/>
        </w:rPr>
        <w:t>2019.</w:t>
      </w:r>
    </w:p>
    <w:p w:rsidR="003C048C" w:rsidRPr="002E6EE6" w:rsidRDefault="003C048C" w:rsidP="00611A18">
      <w:pPr>
        <w:spacing w:after="0" w:line="240" w:lineRule="auto"/>
        <w:ind w:right="-1" w:firstLine="426"/>
        <w:jc w:val="both"/>
        <w:rPr>
          <w:rFonts w:ascii="Times New Roman" w:hAnsi="Times New Roman"/>
          <w:sz w:val="28"/>
          <w:szCs w:val="28"/>
          <w:lang w:val="en-US"/>
        </w:rPr>
      </w:pPr>
    </w:p>
    <w:p w:rsidR="003C048C" w:rsidRPr="002E6EE6" w:rsidRDefault="003C048C" w:rsidP="00611A18">
      <w:pPr>
        <w:spacing w:after="0" w:line="240" w:lineRule="auto"/>
        <w:ind w:right="-1" w:firstLine="426"/>
        <w:rPr>
          <w:rFonts w:ascii="Times New Roman" w:hAnsi="Times New Roman"/>
          <w:caps/>
          <w:sz w:val="28"/>
          <w:szCs w:val="28"/>
          <w:lang w:val="en-US"/>
        </w:rPr>
      </w:pPr>
    </w:p>
    <w:p w:rsidR="003C048C" w:rsidRPr="002E6EE6" w:rsidRDefault="003C048C" w:rsidP="00611A18">
      <w:pPr>
        <w:spacing w:after="0" w:line="240" w:lineRule="auto"/>
        <w:ind w:right="-1" w:firstLine="426"/>
        <w:rPr>
          <w:rFonts w:ascii="Times New Roman" w:hAnsi="Times New Roman"/>
          <w:caps/>
          <w:sz w:val="28"/>
          <w:szCs w:val="28"/>
          <w:lang w:val="en-US"/>
        </w:rPr>
      </w:pPr>
    </w:p>
    <w:p w:rsidR="003C048C" w:rsidRPr="002E6EE6" w:rsidRDefault="003C048C" w:rsidP="00611A18">
      <w:pPr>
        <w:spacing w:after="0" w:line="240" w:lineRule="auto"/>
        <w:ind w:right="-1" w:firstLine="426"/>
        <w:rPr>
          <w:rFonts w:ascii="Times New Roman" w:hAnsi="Times New Roman"/>
          <w:caps/>
          <w:sz w:val="28"/>
          <w:szCs w:val="28"/>
          <w:lang w:val="en-US"/>
        </w:rPr>
      </w:pPr>
    </w:p>
    <w:p w:rsidR="003C048C" w:rsidRPr="002E6EE6" w:rsidRDefault="003C048C" w:rsidP="00611A18">
      <w:pPr>
        <w:spacing w:after="0" w:line="240" w:lineRule="auto"/>
        <w:ind w:right="-1" w:firstLine="426"/>
        <w:rPr>
          <w:rFonts w:ascii="Times New Roman" w:hAnsi="Times New Roman"/>
          <w:caps/>
          <w:sz w:val="28"/>
          <w:szCs w:val="28"/>
          <w:lang w:val="kk-KZ"/>
        </w:rPr>
      </w:pPr>
    </w:p>
    <w:p w:rsidR="003C048C" w:rsidRDefault="003C048C" w:rsidP="00611A18">
      <w:pPr>
        <w:spacing w:after="0" w:line="240" w:lineRule="auto"/>
        <w:ind w:right="-1" w:firstLine="426"/>
        <w:rPr>
          <w:rFonts w:ascii="Times New Roman" w:hAnsi="Times New Roman"/>
          <w:caps/>
          <w:sz w:val="28"/>
          <w:szCs w:val="28"/>
          <w:lang w:val="en-US"/>
        </w:rPr>
      </w:pPr>
    </w:p>
    <w:p w:rsidR="003C048C" w:rsidRPr="002E6EE6" w:rsidRDefault="003C048C" w:rsidP="00611A18">
      <w:pPr>
        <w:spacing w:after="0" w:line="240" w:lineRule="auto"/>
        <w:ind w:right="-1" w:firstLine="426"/>
        <w:rPr>
          <w:rFonts w:ascii="Times New Roman" w:hAnsi="Times New Roman"/>
          <w:caps/>
          <w:sz w:val="28"/>
          <w:szCs w:val="28"/>
          <w:lang w:val="kk-KZ"/>
        </w:rPr>
      </w:pPr>
    </w:p>
    <w:p w:rsidR="003C048C" w:rsidRPr="002E6EE6" w:rsidRDefault="003C048C" w:rsidP="00611A18">
      <w:pPr>
        <w:spacing w:after="0" w:line="240" w:lineRule="auto"/>
        <w:ind w:right="-1" w:firstLine="426"/>
        <w:rPr>
          <w:rFonts w:ascii="Times New Roman" w:hAnsi="Times New Roman"/>
          <w:caps/>
          <w:sz w:val="28"/>
          <w:szCs w:val="28"/>
          <w:lang w:val="kk-KZ"/>
        </w:rPr>
      </w:pPr>
    </w:p>
    <w:p w:rsidR="003C048C" w:rsidRPr="002E6EE6" w:rsidRDefault="003C048C" w:rsidP="00611A18">
      <w:pPr>
        <w:spacing w:after="0" w:line="240" w:lineRule="auto"/>
        <w:ind w:right="-1" w:firstLine="426"/>
        <w:rPr>
          <w:rFonts w:ascii="Times New Roman" w:hAnsi="Times New Roman"/>
          <w:sz w:val="28"/>
          <w:szCs w:val="28"/>
          <w:lang w:val="en-US"/>
        </w:rPr>
      </w:pPr>
      <w:r w:rsidRPr="002E6EE6">
        <w:rPr>
          <w:rFonts w:ascii="Times New Roman" w:hAnsi="Times New Roman"/>
          <w:sz w:val="28"/>
          <w:szCs w:val="28"/>
          <w:lang w:val="en-US"/>
        </w:rPr>
        <w:t xml:space="preserve">© M.Auezov South </w:t>
      </w:r>
      <w:smartTag w:uri="urn:schemas-microsoft-com:office:smarttags" w:element="place">
        <w:smartTag w:uri="urn:schemas-microsoft-com:office:smarttags" w:element="country-region">
          <w:r w:rsidRPr="002E6EE6">
            <w:rPr>
              <w:rFonts w:ascii="Times New Roman" w:hAnsi="Times New Roman"/>
              <w:sz w:val="28"/>
              <w:szCs w:val="28"/>
              <w:lang w:val="en-US"/>
            </w:rPr>
            <w:t>Kazakhstan</w:t>
          </w:r>
        </w:smartTag>
      </w:smartTag>
      <w:r w:rsidRPr="002E6EE6">
        <w:rPr>
          <w:rFonts w:ascii="Times New Roman" w:hAnsi="Times New Roman"/>
          <w:sz w:val="28"/>
          <w:szCs w:val="28"/>
          <w:lang w:val="en-US"/>
        </w:rPr>
        <w:t xml:space="preserve"> State University, 2019</w:t>
      </w:r>
    </w:p>
    <w:p w:rsidR="003C048C" w:rsidRPr="002E6EE6" w:rsidRDefault="003C048C" w:rsidP="00611A18">
      <w:pPr>
        <w:spacing w:after="0" w:line="240" w:lineRule="auto"/>
        <w:ind w:right="-1" w:firstLine="426"/>
        <w:rPr>
          <w:rFonts w:ascii="Times New Roman" w:hAnsi="Times New Roman"/>
          <w:sz w:val="28"/>
          <w:szCs w:val="28"/>
          <w:lang w:val="en-US"/>
        </w:rPr>
      </w:pPr>
      <w:r w:rsidRPr="002E6EE6">
        <w:rPr>
          <w:rFonts w:ascii="Times New Roman" w:hAnsi="Times New Roman"/>
          <w:sz w:val="28"/>
          <w:szCs w:val="28"/>
          <w:lang w:val="en-US"/>
        </w:rPr>
        <w:t>Responsible for printing: Botayeva S.B.</w:t>
      </w:r>
    </w:p>
    <w:p w:rsidR="003C048C" w:rsidRPr="002E6EE6" w:rsidRDefault="003C048C" w:rsidP="009525A8">
      <w:pPr>
        <w:ind w:right="-1" w:firstLine="426"/>
        <w:jc w:val="center"/>
        <w:rPr>
          <w:rFonts w:ascii="Times New Roman" w:hAnsi="Times New Roman"/>
          <w:sz w:val="28"/>
          <w:szCs w:val="28"/>
          <w:lang w:val="en-US"/>
        </w:rPr>
      </w:pPr>
      <w:r w:rsidRPr="002E6EE6">
        <w:rPr>
          <w:rFonts w:ascii="Times New Roman" w:hAnsi="Times New Roman"/>
          <w:sz w:val="28"/>
          <w:szCs w:val="28"/>
          <w:lang w:val="en-US"/>
        </w:rPr>
        <w:br w:type="page"/>
        <w:t>CONTENT</w:t>
      </w:r>
    </w:p>
    <w:p w:rsidR="003C048C" w:rsidRPr="002E6EE6" w:rsidRDefault="003C048C" w:rsidP="00611A18">
      <w:pPr>
        <w:spacing w:after="0" w:line="240" w:lineRule="auto"/>
        <w:ind w:right="-1" w:firstLine="426"/>
        <w:rPr>
          <w:rFonts w:ascii="Times New Roman" w:hAnsi="Times New Roman"/>
          <w:sz w:val="28"/>
          <w:szCs w:val="28"/>
          <w:lang w:val="en-US"/>
        </w:rPr>
      </w:pPr>
    </w:p>
    <w:tbl>
      <w:tblPr>
        <w:tblW w:w="9508" w:type="dxa"/>
        <w:tblCellMar>
          <w:left w:w="10" w:type="dxa"/>
          <w:right w:w="10" w:type="dxa"/>
        </w:tblCellMar>
        <w:tblLook w:val="01E0"/>
      </w:tblPr>
      <w:tblGrid>
        <w:gridCol w:w="8799"/>
        <w:gridCol w:w="709"/>
      </w:tblGrid>
      <w:tr w:rsidR="003C048C" w:rsidRPr="00FF6961" w:rsidTr="008E7AE0">
        <w:trPr>
          <w:trHeight w:val="490"/>
        </w:trPr>
        <w:tc>
          <w:tcPr>
            <w:tcW w:w="8799" w:type="dxa"/>
          </w:tcPr>
          <w:p w:rsidR="003C048C" w:rsidRPr="00FF6961" w:rsidRDefault="003C048C" w:rsidP="009525A8">
            <w:pPr>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Introduction …………………………………………………………………...</w:t>
            </w:r>
          </w:p>
        </w:tc>
        <w:tc>
          <w:tcPr>
            <w:tcW w:w="709" w:type="dxa"/>
          </w:tcPr>
          <w:p w:rsidR="003C048C" w:rsidRPr="00FF6961" w:rsidRDefault="003C048C" w:rsidP="009525A8">
            <w:pPr>
              <w:spacing w:after="0" w:line="240" w:lineRule="auto"/>
              <w:ind w:right="-1" w:firstLine="18"/>
              <w:rPr>
                <w:rFonts w:ascii="Times New Roman" w:hAnsi="Times New Roman"/>
                <w:sz w:val="28"/>
                <w:szCs w:val="28"/>
              </w:rPr>
            </w:pPr>
            <w:r w:rsidRPr="00FF6961">
              <w:rPr>
                <w:rFonts w:ascii="Times New Roman" w:hAnsi="Times New Roman"/>
                <w:sz w:val="28"/>
                <w:szCs w:val="28"/>
              </w:rPr>
              <w:t>6</w:t>
            </w:r>
          </w:p>
        </w:tc>
      </w:tr>
      <w:tr w:rsidR="003C048C" w:rsidRPr="00FF6961" w:rsidTr="0068749E">
        <w:trPr>
          <w:trHeight w:val="485"/>
        </w:trPr>
        <w:tc>
          <w:tcPr>
            <w:tcW w:w="8799" w:type="dxa"/>
          </w:tcPr>
          <w:p w:rsidR="003C048C" w:rsidRPr="00FF6961" w:rsidRDefault="003C048C" w:rsidP="009525A8">
            <w:pPr>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SIW 1. Logic Design. ………………..…………………………………….….</w:t>
            </w:r>
          </w:p>
        </w:tc>
        <w:tc>
          <w:tcPr>
            <w:tcW w:w="709" w:type="dxa"/>
          </w:tcPr>
          <w:p w:rsidR="003C048C" w:rsidRPr="00FF6961" w:rsidRDefault="003C048C" w:rsidP="009525A8">
            <w:pPr>
              <w:spacing w:after="0" w:line="240" w:lineRule="auto"/>
              <w:ind w:right="-1" w:firstLine="18"/>
              <w:rPr>
                <w:rFonts w:ascii="Times New Roman" w:hAnsi="Times New Roman"/>
                <w:sz w:val="28"/>
                <w:szCs w:val="28"/>
              </w:rPr>
            </w:pPr>
            <w:r w:rsidRPr="00FF6961">
              <w:rPr>
                <w:rFonts w:ascii="Times New Roman" w:hAnsi="Times New Roman"/>
                <w:sz w:val="28"/>
                <w:szCs w:val="28"/>
              </w:rPr>
              <w:t>7</w:t>
            </w:r>
          </w:p>
        </w:tc>
      </w:tr>
      <w:tr w:rsidR="003C048C" w:rsidRPr="00FF6961" w:rsidTr="008E7AE0">
        <w:trPr>
          <w:trHeight w:val="423"/>
        </w:trPr>
        <w:tc>
          <w:tcPr>
            <w:tcW w:w="8799" w:type="dxa"/>
          </w:tcPr>
          <w:p w:rsidR="003C048C" w:rsidRPr="00FF6961" w:rsidRDefault="003C048C" w:rsidP="009525A8">
            <w:pPr>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SIW 2. Combinational logic ………..................................................................</w:t>
            </w:r>
          </w:p>
        </w:tc>
        <w:tc>
          <w:tcPr>
            <w:tcW w:w="709" w:type="dxa"/>
          </w:tcPr>
          <w:p w:rsidR="003C048C" w:rsidRPr="00FF6961" w:rsidRDefault="003C048C" w:rsidP="009525A8">
            <w:pPr>
              <w:spacing w:after="0" w:line="240" w:lineRule="auto"/>
              <w:ind w:right="-1" w:firstLine="18"/>
              <w:rPr>
                <w:rFonts w:ascii="Times New Roman" w:hAnsi="Times New Roman"/>
                <w:sz w:val="28"/>
                <w:szCs w:val="28"/>
              </w:rPr>
            </w:pPr>
            <w:r w:rsidRPr="00FF6961">
              <w:rPr>
                <w:rFonts w:ascii="Times New Roman" w:hAnsi="Times New Roman"/>
                <w:sz w:val="28"/>
                <w:szCs w:val="28"/>
              </w:rPr>
              <w:t>13</w:t>
            </w:r>
          </w:p>
        </w:tc>
      </w:tr>
      <w:tr w:rsidR="003C048C" w:rsidRPr="00FF6961" w:rsidTr="008E7AE0">
        <w:trPr>
          <w:trHeight w:val="423"/>
        </w:trPr>
        <w:tc>
          <w:tcPr>
            <w:tcW w:w="8799" w:type="dxa"/>
          </w:tcPr>
          <w:p w:rsidR="003C048C" w:rsidRPr="00FF6961" w:rsidRDefault="003C048C" w:rsidP="009525A8">
            <w:pPr>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SIW 3. Sequential Circuits, Memory, and State................................................</w:t>
            </w:r>
          </w:p>
        </w:tc>
        <w:tc>
          <w:tcPr>
            <w:tcW w:w="709" w:type="dxa"/>
          </w:tcPr>
          <w:p w:rsidR="003C048C" w:rsidRPr="00FF6961" w:rsidRDefault="003C048C" w:rsidP="009525A8">
            <w:pPr>
              <w:spacing w:after="0" w:line="240" w:lineRule="auto"/>
              <w:ind w:right="-1" w:firstLine="18"/>
              <w:rPr>
                <w:rFonts w:ascii="Times New Roman" w:hAnsi="Times New Roman"/>
                <w:sz w:val="28"/>
                <w:szCs w:val="28"/>
              </w:rPr>
            </w:pPr>
            <w:r w:rsidRPr="00FF6961">
              <w:rPr>
                <w:rFonts w:ascii="Times New Roman" w:hAnsi="Times New Roman"/>
                <w:sz w:val="28"/>
                <w:szCs w:val="28"/>
              </w:rPr>
              <w:t>21</w:t>
            </w:r>
          </w:p>
        </w:tc>
      </w:tr>
      <w:tr w:rsidR="003C048C" w:rsidRPr="00FF6961" w:rsidTr="00556DD7">
        <w:trPr>
          <w:trHeight w:val="431"/>
        </w:trPr>
        <w:tc>
          <w:tcPr>
            <w:tcW w:w="8799" w:type="dxa"/>
          </w:tcPr>
          <w:p w:rsidR="003C048C" w:rsidRPr="00FF6961" w:rsidRDefault="003C048C" w:rsidP="009525A8">
            <w:pPr>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SIW 4. Representing instructions in the Computer ..........................................</w:t>
            </w:r>
          </w:p>
        </w:tc>
        <w:tc>
          <w:tcPr>
            <w:tcW w:w="709" w:type="dxa"/>
          </w:tcPr>
          <w:p w:rsidR="003C048C" w:rsidRPr="00FF6961" w:rsidRDefault="003C048C" w:rsidP="009525A8">
            <w:pPr>
              <w:spacing w:after="0" w:line="240" w:lineRule="auto"/>
              <w:ind w:right="-1" w:firstLine="18"/>
              <w:rPr>
                <w:rFonts w:ascii="Times New Roman" w:hAnsi="Times New Roman"/>
                <w:sz w:val="28"/>
                <w:szCs w:val="28"/>
              </w:rPr>
            </w:pPr>
            <w:r w:rsidRPr="00FF6961">
              <w:rPr>
                <w:rFonts w:ascii="Times New Roman" w:hAnsi="Times New Roman"/>
                <w:sz w:val="28"/>
                <w:szCs w:val="28"/>
                <w:lang w:val="en-US"/>
              </w:rPr>
              <w:t>3</w:t>
            </w:r>
            <w:r w:rsidRPr="00FF6961">
              <w:rPr>
                <w:rFonts w:ascii="Times New Roman" w:hAnsi="Times New Roman"/>
                <w:sz w:val="28"/>
                <w:szCs w:val="28"/>
              </w:rPr>
              <w:t>2</w:t>
            </w:r>
          </w:p>
        </w:tc>
      </w:tr>
      <w:tr w:rsidR="003C048C" w:rsidRPr="00FF6961" w:rsidTr="008E7AE0">
        <w:trPr>
          <w:trHeight w:val="513"/>
        </w:trPr>
        <w:tc>
          <w:tcPr>
            <w:tcW w:w="8799" w:type="dxa"/>
          </w:tcPr>
          <w:p w:rsidR="003C048C" w:rsidRPr="00FF6961" w:rsidRDefault="003C048C" w:rsidP="009525A8">
            <w:pPr>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SIW 5. Constructing an ALU--the fun begins...................................................</w:t>
            </w:r>
          </w:p>
        </w:tc>
        <w:tc>
          <w:tcPr>
            <w:tcW w:w="709" w:type="dxa"/>
          </w:tcPr>
          <w:p w:rsidR="003C048C" w:rsidRPr="00FF6961" w:rsidRDefault="003C048C" w:rsidP="009525A8">
            <w:pPr>
              <w:spacing w:after="0" w:line="240" w:lineRule="auto"/>
              <w:ind w:right="-1" w:firstLine="18"/>
              <w:rPr>
                <w:rFonts w:ascii="Times New Roman" w:hAnsi="Times New Roman"/>
                <w:sz w:val="28"/>
                <w:szCs w:val="28"/>
              </w:rPr>
            </w:pPr>
            <w:r w:rsidRPr="00FF6961">
              <w:rPr>
                <w:rFonts w:ascii="Times New Roman" w:hAnsi="Times New Roman"/>
                <w:sz w:val="28"/>
                <w:szCs w:val="28"/>
                <w:lang w:val="en-US"/>
              </w:rPr>
              <w:t>3</w:t>
            </w:r>
            <w:r w:rsidRPr="00FF6961">
              <w:rPr>
                <w:rFonts w:ascii="Times New Roman" w:hAnsi="Times New Roman"/>
                <w:sz w:val="28"/>
                <w:szCs w:val="28"/>
              </w:rPr>
              <w:t>8</w:t>
            </w:r>
          </w:p>
        </w:tc>
      </w:tr>
      <w:tr w:rsidR="003C048C" w:rsidRPr="00FF6961" w:rsidTr="008E7AE0">
        <w:trPr>
          <w:trHeight w:val="521"/>
        </w:trPr>
        <w:tc>
          <w:tcPr>
            <w:tcW w:w="8799" w:type="dxa"/>
          </w:tcPr>
          <w:p w:rsidR="003C048C" w:rsidRPr="00FF6961" w:rsidRDefault="003C048C" w:rsidP="009525A8">
            <w:pPr>
              <w:autoSpaceDE w:val="0"/>
              <w:autoSpaceDN w:val="0"/>
              <w:adjustRightInd w:val="0"/>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SIW 6. Simulating Combinatorial Circuits at the Gate Level. ………………..</w:t>
            </w:r>
          </w:p>
        </w:tc>
        <w:tc>
          <w:tcPr>
            <w:tcW w:w="709" w:type="dxa"/>
          </w:tcPr>
          <w:p w:rsidR="003C048C" w:rsidRPr="00FF6961" w:rsidRDefault="003C048C" w:rsidP="009525A8">
            <w:pPr>
              <w:autoSpaceDE w:val="0"/>
              <w:autoSpaceDN w:val="0"/>
              <w:adjustRightInd w:val="0"/>
              <w:spacing w:after="0" w:line="240" w:lineRule="auto"/>
              <w:ind w:right="-1" w:firstLine="18"/>
              <w:rPr>
                <w:rFonts w:ascii="Times New Roman" w:hAnsi="Times New Roman"/>
                <w:sz w:val="28"/>
                <w:szCs w:val="28"/>
              </w:rPr>
            </w:pPr>
            <w:r w:rsidRPr="00FF6961">
              <w:rPr>
                <w:rFonts w:ascii="Times New Roman" w:hAnsi="Times New Roman"/>
                <w:sz w:val="28"/>
                <w:szCs w:val="28"/>
              </w:rPr>
              <w:t>41</w:t>
            </w:r>
          </w:p>
        </w:tc>
      </w:tr>
      <w:tr w:rsidR="003C048C" w:rsidRPr="00FF6961" w:rsidTr="008E7AE0">
        <w:trPr>
          <w:trHeight w:val="561"/>
        </w:trPr>
        <w:tc>
          <w:tcPr>
            <w:tcW w:w="8799" w:type="dxa"/>
          </w:tcPr>
          <w:p w:rsidR="003C048C" w:rsidRPr="00FF6961" w:rsidRDefault="003C048C" w:rsidP="009525A8">
            <w:pPr>
              <w:autoSpaceDE w:val="0"/>
              <w:autoSpaceDN w:val="0"/>
              <w:adjustRightInd w:val="0"/>
              <w:spacing w:after="0" w:line="240" w:lineRule="auto"/>
              <w:ind w:right="-1"/>
              <w:rPr>
                <w:rFonts w:ascii="Times New Roman" w:hAnsi="Times New Roman"/>
                <w:sz w:val="28"/>
                <w:szCs w:val="28"/>
                <w:lang w:val="en-US"/>
              </w:rPr>
            </w:pPr>
            <w:r w:rsidRPr="00FF6961">
              <w:rPr>
                <w:rFonts w:ascii="Times New Roman" w:hAnsi="Times New Roman"/>
                <w:sz w:val="28"/>
                <w:szCs w:val="28"/>
                <w:lang w:val="en-US"/>
              </w:rPr>
              <w:t>Recommended references …………………………………………………….</w:t>
            </w:r>
          </w:p>
        </w:tc>
        <w:tc>
          <w:tcPr>
            <w:tcW w:w="709" w:type="dxa"/>
          </w:tcPr>
          <w:p w:rsidR="003C048C" w:rsidRPr="00FF6961" w:rsidRDefault="003C048C" w:rsidP="009525A8">
            <w:pPr>
              <w:autoSpaceDE w:val="0"/>
              <w:autoSpaceDN w:val="0"/>
              <w:adjustRightInd w:val="0"/>
              <w:spacing w:after="0" w:line="240" w:lineRule="auto"/>
              <w:ind w:right="-1" w:firstLine="18"/>
              <w:rPr>
                <w:rFonts w:ascii="Times New Roman" w:hAnsi="Times New Roman"/>
                <w:sz w:val="28"/>
                <w:szCs w:val="28"/>
              </w:rPr>
            </w:pPr>
            <w:r w:rsidRPr="00FF6961">
              <w:rPr>
                <w:rFonts w:ascii="Times New Roman" w:hAnsi="Times New Roman"/>
                <w:sz w:val="28"/>
                <w:szCs w:val="28"/>
                <w:lang w:val="en-US"/>
              </w:rPr>
              <w:t>5</w:t>
            </w:r>
            <w:r w:rsidRPr="00FF6961">
              <w:rPr>
                <w:rFonts w:ascii="Times New Roman" w:hAnsi="Times New Roman"/>
                <w:sz w:val="28"/>
                <w:szCs w:val="28"/>
              </w:rPr>
              <w:t>7</w:t>
            </w:r>
          </w:p>
        </w:tc>
      </w:tr>
    </w:tbl>
    <w:p w:rsidR="003C048C" w:rsidRPr="002E6EE6" w:rsidRDefault="003C048C" w:rsidP="00611A18">
      <w:pPr>
        <w:spacing w:after="0" w:line="240" w:lineRule="auto"/>
        <w:ind w:right="-1" w:firstLine="426"/>
        <w:rPr>
          <w:rFonts w:ascii="Times New Roman" w:hAnsi="Times New Roman"/>
          <w:sz w:val="28"/>
          <w:szCs w:val="28"/>
          <w:lang w:val="en-US"/>
        </w:rPr>
      </w:pPr>
    </w:p>
    <w:p w:rsidR="003C048C" w:rsidRPr="002E6EE6" w:rsidRDefault="003C048C" w:rsidP="00611A18">
      <w:pPr>
        <w:spacing w:after="0" w:line="240" w:lineRule="auto"/>
        <w:ind w:right="-1" w:firstLine="426"/>
        <w:rPr>
          <w:rFonts w:ascii="Times New Roman" w:hAnsi="Times New Roman"/>
          <w:sz w:val="28"/>
          <w:szCs w:val="28"/>
          <w:lang w:val="en-US"/>
        </w:rPr>
      </w:pPr>
    </w:p>
    <w:p w:rsidR="003C048C" w:rsidRPr="002E6EE6" w:rsidRDefault="003C048C" w:rsidP="00611A18">
      <w:pPr>
        <w:spacing w:after="0" w:line="240" w:lineRule="auto"/>
        <w:ind w:right="-1" w:firstLine="426"/>
        <w:rPr>
          <w:rFonts w:ascii="Times New Roman" w:hAnsi="Times New Roman"/>
          <w:sz w:val="28"/>
          <w:szCs w:val="28"/>
          <w:lang w:val="en-US"/>
        </w:rPr>
      </w:pPr>
    </w:p>
    <w:p w:rsidR="003C048C" w:rsidRPr="002E6EE6" w:rsidRDefault="003C048C" w:rsidP="009525A8">
      <w:pPr>
        <w:ind w:right="-1" w:firstLine="426"/>
        <w:jc w:val="center"/>
        <w:rPr>
          <w:rFonts w:ascii="Times New Roman" w:hAnsi="Times New Roman"/>
          <w:b/>
          <w:bCs/>
          <w:sz w:val="28"/>
          <w:szCs w:val="28"/>
          <w:lang w:val="en-US" w:eastAsia="ru-RU"/>
        </w:rPr>
      </w:pPr>
      <w:r w:rsidRPr="002E6EE6">
        <w:rPr>
          <w:rFonts w:ascii="Times New Roman" w:hAnsi="Times New Roman"/>
          <w:b/>
          <w:bCs/>
          <w:sz w:val="28"/>
          <w:szCs w:val="28"/>
          <w:lang w:val="en-US" w:eastAsia="ru-RU"/>
        </w:rPr>
        <w:br w:type="page"/>
        <w:t>Introduction</w:t>
      </w:r>
    </w:p>
    <w:p w:rsidR="003C048C" w:rsidRPr="002E6EE6" w:rsidRDefault="003C048C" w:rsidP="00611A18">
      <w:pPr>
        <w:spacing w:after="0" w:line="240" w:lineRule="auto"/>
        <w:ind w:right="-1" w:firstLine="426"/>
        <w:jc w:val="both"/>
        <w:outlineLvl w:val="2"/>
        <w:rPr>
          <w:rFonts w:ascii="Times New Roman" w:hAnsi="Times New Roman"/>
          <w:b/>
          <w:bCs/>
          <w:sz w:val="28"/>
          <w:szCs w:val="28"/>
          <w:lang w:val="en-US" w:eastAsia="ru-RU"/>
        </w:rPr>
      </w:pP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Text is Hennessy and Patterson « Computer System Architecture».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Available in bookstore.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The main body of the book assumes you know logic design.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I do NOT make that assumption.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We will start with appendix B, which is logic design review.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A more extensive treatment of logic design is M. Morris Mano «Computer System Architecture», Prentice Hall.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We will not need as much as mano covers and it is not a cheap book so I am not requiring you to get it. I will have it put into the library.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My treatment will follow H&amp;P not mano. </w:t>
      </w:r>
    </w:p>
    <w:p w:rsidR="003C048C" w:rsidRPr="002E6EE6" w:rsidRDefault="003C048C" w:rsidP="00611A18">
      <w:pPr>
        <w:numPr>
          <w:ilvl w:val="0"/>
          <w:numId w:val="2"/>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Most of the figures in these notes are based on figures from the course textbook. The following copyright notice applies. </w:t>
      </w: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«All figures from Computer Organization and Design: The Hardware/Software Approach, Second Edition, by David Patterson and John Hennessy, are copyrighted material. Figures may be reproduced only for classroom or personal educational use in conjunction with the book and only when the above copyright line is included. They may not be otherwise reproduced, distributed, or incorporated into other works without the prior written consent of the publisher» </w:t>
      </w:r>
    </w:p>
    <w:p w:rsidR="003C048C" w:rsidRPr="002E6EE6" w:rsidRDefault="003C048C" w:rsidP="00611A18">
      <w:pPr>
        <w:spacing w:after="0" w:line="240" w:lineRule="auto"/>
        <w:ind w:right="-1" w:firstLine="426"/>
        <w:jc w:val="both"/>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Homeworks and Labs</w:t>
      </w: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I make a distinction between homework and labs. </w:t>
      </w: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Labs are </w:t>
      </w:r>
    </w:p>
    <w:p w:rsidR="003C048C" w:rsidRPr="002E6EE6" w:rsidRDefault="003C048C" w:rsidP="00611A18">
      <w:pPr>
        <w:numPr>
          <w:ilvl w:val="0"/>
          <w:numId w:val="3"/>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i/>
          <w:iCs/>
          <w:sz w:val="28"/>
          <w:szCs w:val="28"/>
          <w:lang w:val="en-US" w:eastAsia="ru-RU"/>
        </w:rPr>
        <w:t>Required</w:t>
      </w:r>
      <w:r w:rsidRPr="002E6EE6">
        <w:rPr>
          <w:rFonts w:ascii="Times New Roman" w:hAnsi="Times New Roman"/>
          <w:sz w:val="28"/>
          <w:szCs w:val="28"/>
          <w:lang w:val="en-US" w:eastAsia="ru-RU"/>
        </w:rPr>
        <w:t xml:space="preserve"> </w:t>
      </w:r>
    </w:p>
    <w:p w:rsidR="003C048C" w:rsidRPr="002E6EE6" w:rsidRDefault="003C048C" w:rsidP="00611A18">
      <w:pPr>
        <w:numPr>
          <w:ilvl w:val="0"/>
          <w:numId w:val="3"/>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Due several lectures later (date given on assignment) </w:t>
      </w:r>
    </w:p>
    <w:p w:rsidR="003C048C" w:rsidRPr="002E6EE6" w:rsidRDefault="003C048C" w:rsidP="00611A18">
      <w:pPr>
        <w:numPr>
          <w:ilvl w:val="0"/>
          <w:numId w:val="3"/>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Graded and form part of your final grade </w:t>
      </w:r>
    </w:p>
    <w:p w:rsidR="003C048C" w:rsidRPr="002E6EE6" w:rsidRDefault="003C048C" w:rsidP="00611A18">
      <w:pPr>
        <w:numPr>
          <w:ilvl w:val="0"/>
          <w:numId w:val="3"/>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Penalized for lateness </w:t>
      </w: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Homeworks are </w:t>
      </w:r>
    </w:p>
    <w:p w:rsidR="003C048C" w:rsidRPr="002E6EE6" w:rsidRDefault="003C048C" w:rsidP="00611A18">
      <w:pPr>
        <w:numPr>
          <w:ilvl w:val="0"/>
          <w:numId w:val="4"/>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Optional </w:t>
      </w:r>
    </w:p>
    <w:p w:rsidR="003C048C" w:rsidRPr="002E6EE6" w:rsidRDefault="003C048C" w:rsidP="00611A18">
      <w:pPr>
        <w:numPr>
          <w:ilvl w:val="0"/>
          <w:numId w:val="4"/>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Due beginning of </w:t>
      </w:r>
      <w:r w:rsidRPr="002E6EE6">
        <w:rPr>
          <w:rFonts w:ascii="Times New Roman" w:hAnsi="Times New Roman"/>
          <w:i/>
          <w:iCs/>
          <w:sz w:val="28"/>
          <w:szCs w:val="28"/>
          <w:lang w:val="en-US" w:eastAsia="ru-RU"/>
        </w:rPr>
        <w:t>Next</w:t>
      </w:r>
      <w:r w:rsidRPr="002E6EE6">
        <w:rPr>
          <w:rFonts w:ascii="Times New Roman" w:hAnsi="Times New Roman"/>
          <w:sz w:val="28"/>
          <w:szCs w:val="28"/>
          <w:lang w:val="en-US" w:eastAsia="ru-RU"/>
        </w:rPr>
        <w:t xml:space="preserve"> lecture </w:t>
      </w:r>
    </w:p>
    <w:p w:rsidR="003C048C" w:rsidRPr="002E6EE6" w:rsidRDefault="003C048C" w:rsidP="00611A18">
      <w:pPr>
        <w:numPr>
          <w:ilvl w:val="0"/>
          <w:numId w:val="4"/>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Not accepted late </w:t>
      </w:r>
    </w:p>
    <w:p w:rsidR="003C048C" w:rsidRPr="002E6EE6" w:rsidRDefault="003C048C" w:rsidP="00611A18">
      <w:pPr>
        <w:numPr>
          <w:ilvl w:val="0"/>
          <w:numId w:val="4"/>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Mostly from the book </w:t>
      </w:r>
    </w:p>
    <w:p w:rsidR="003C048C" w:rsidRPr="002E6EE6" w:rsidRDefault="003C048C" w:rsidP="00611A18">
      <w:pPr>
        <w:numPr>
          <w:ilvl w:val="0"/>
          <w:numId w:val="4"/>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Collected and returned </w:t>
      </w:r>
    </w:p>
    <w:p w:rsidR="003C048C" w:rsidRPr="002E6EE6" w:rsidRDefault="003C048C" w:rsidP="00611A18">
      <w:pPr>
        <w:numPr>
          <w:ilvl w:val="0"/>
          <w:numId w:val="4"/>
        </w:numPr>
        <w:spacing w:after="0" w:line="240" w:lineRule="auto"/>
        <w:ind w:left="0"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Can help, but not hurt, your grade </w:t>
      </w: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Upper left board for assignments and announcements. </w:t>
      </w:r>
    </w:p>
    <w:p w:rsidR="003C048C" w:rsidRPr="002E6EE6" w:rsidRDefault="003C048C" w:rsidP="009525A8">
      <w:pPr>
        <w:ind w:right="-1" w:firstLine="426"/>
        <w:jc w:val="center"/>
        <w:rPr>
          <w:rFonts w:ascii="Times New Roman" w:hAnsi="Times New Roman"/>
          <w:b/>
          <w:bCs/>
          <w:kern w:val="36"/>
          <w:sz w:val="28"/>
          <w:szCs w:val="28"/>
          <w:lang w:val="en-US" w:eastAsia="ru-RU"/>
        </w:rPr>
      </w:pPr>
      <w:r w:rsidRPr="002E6EE6">
        <w:rPr>
          <w:rFonts w:ascii="Times New Roman" w:hAnsi="Times New Roman"/>
          <w:b/>
          <w:bCs/>
          <w:kern w:val="36"/>
          <w:sz w:val="28"/>
          <w:szCs w:val="28"/>
          <w:lang w:val="en-US" w:eastAsia="ru-RU"/>
        </w:rPr>
        <w:br w:type="page"/>
      </w:r>
      <w:r w:rsidRPr="00EB3155">
        <w:rPr>
          <w:rFonts w:ascii="Times New Roman" w:hAnsi="Times New Roman"/>
          <w:b/>
          <w:sz w:val="28"/>
          <w:szCs w:val="28"/>
          <w:lang w:val="en-US"/>
        </w:rPr>
        <w:t>SIW 1.</w:t>
      </w:r>
      <w:r>
        <w:rPr>
          <w:rFonts w:ascii="Times New Roman" w:hAnsi="Times New Roman"/>
          <w:sz w:val="28"/>
          <w:szCs w:val="28"/>
          <w:lang w:val="en-US"/>
        </w:rPr>
        <w:t xml:space="preserve"> </w:t>
      </w:r>
      <w:r w:rsidRPr="002E6EE6">
        <w:rPr>
          <w:rFonts w:ascii="Times New Roman" w:hAnsi="Times New Roman"/>
          <w:b/>
          <w:bCs/>
          <w:kern w:val="36"/>
          <w:sz w:val="28"/>
          <w:szCs w:val="28"/>
          <w:lang w:val="en-US" w:eastAsia="ru-RU"/>
        </w:rPr>
        <w:t>Logic Design</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r w:rsidRPr="002E6EE6">
        <w:rPr>
          <w:rFonts w:ascii="Times New Roman" w:hAnsi="Times New Roman"/>
          <w:b/>
          <w:bCs/>
          <w:sz w:val="28"/>
          <w:szCs w:val="28"/>
          <w:lang w:val="en-US" w:eastAsia="ru-RU"/>
        </w:rPr>
        <w:t>Gates, Truth Tables and Logic Equations</w:t>
      </w:r>
    </w:p>
    <w:p w:rsidR="003C048C" w:rsidRPr="002E6EE6" w:rsidRDefault="003C048C" w:rsidP="00611A18">
      <w:pPr>
        <w:spacing w:after="0" w:line="240" w:lineRule="auto"/>
        <w:ind w:right="-1" w:firstLine="426"/>
        <w:rPr>
          <w:rFonts w:ascii="Times New Roman" w:hAnsi="Times New Roman"/>
          <w:b/>
          <w:bCs/>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Read B2 Digital ==&gt; Discrete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Primarily (but NOT exclusively) binary at the hardware level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 only two voltages -- high and low </w:t>
      </w:r>
    </w:p>
    <w:p w:rsidR="003C048C" w:rsidRPr="002E6EE6" w:rsidRDefault="003C048C" w:rsidP="00611A18">
      <w:pPr>
        <w:numPr>
          <w:ilvl w:val="0"/>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hides a great deal of engineering </w:t>
      </w:r>
    </w:p>
    <w:p w:rsidR="003C048C" w:rsidRPr="002E6EE6" w:rsidRDefault="003C048C" w:rsidP="00611A18">
      <w:pPr>
        <w:numPr>
          <w:ilvl w:val="0"/>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Must make sure not to sample the signal when not in one of these two states. </w:t>
      </w:r>
    </w:p>
    <w:p w:rsidR="003C048C" w:rsidRPr="002E6EE6" w:rsidRDefault="003C048C" w:rsidP="00611A18">
      <w:pPr>
        <w:numPr>
          <w:ilvl w:val="0"/>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Sometimes it is just a matter of waiting long enough (determines the clock rate i.e. how many megahertz) </w:t>
      </w:r>
    </w:p>
    <w:p w:rsidR="003C048C" w:rsidRPr="002E6EE6" w:rsidRDefault="003C048C" w:rsidP="00611A18">
      <w:pPr>
        <w:numPr>
          <w:ilvl w:val="0"/>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Other times it is worse and you must avoid glitches. </w:t>
      </w:r>
    </w:p>
    <w:p w:rsidR="003C048C" w:rsidRPr="002E6EE6" w:rsidRDefault="003C048C" w:rsidP="00611A18">
      <w:pPr>
        <w:numPr>
          <w:ilvl w:val="0"/>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Oscilloscope traces shown below </w:t>
      </w:r>
    </w:p>
    <w:p w:rsidR="003C048C" w:rsidRPr="002E6EE6" w:rsidRDefault="003C048C" w:rsidP="00611A18">
      <w:pPr>
        <w:numPr>
          <w:ilvl w:val="1"/>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Vertical axis is voltage; horizontal axis is time. </w:t>
      </w:r>
    </w:p>
    <w:p w:rsidR="003C048C" w:rsidRPr="002E6EE6" w:rsidRDefault="003C048C" w:rsidP="00611A18">
      <w:pPr>
        <w:numPr>
          <w:ilvl w:val="1"/>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Square wave--the ideal. How we think of circuits </w:t>
      </w:r>
    </w:p>
    <w:p w:rsidR="003C048C" w:rsidRPr="002E6EE6" w:rsidRDefault="003C048C" w:rsidP="00611A18">
      <w:pPr>
        <w:numPr>
          <w:ilvl w:val="1"/>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Sine wave </w:t>
      </w:r>
    </w:p>
    <w:p w:rsidR="003C048C" w:rsidRPr="002E6EE6" w:rsidRDefault="003C048C" w:rsidP="00611A18">
      <w:pPr>
        <w:numPr>
          <w:ilvl w:val="1"/>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Actual wave </w:t>
      </w:r>
    </w:p>
    <w:p w:rsidR="003C048C" w:rsidRPr="002E6EE6" w:rsidRDefault="003C048C" w:rsidP="00611A18">
      <w:pPr>
        <w:numPr>
          <w:ilvl w:val="2"/>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Non-zero rise times and fall times </w:t>
      </w:r>
    </w:p>
    <w:p w:rsidR="003C048C" w:rsidRPr="002E6EE6" w:rsidRDefault="003C048C" w:rsidP="00611A18">
      <w:pPr>
        <w:numPr>
          <w:ilvl w:val="2"/>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Overshoots and undershoots </w:t>
      </w:r>
    </w:p>
    <w:p w:rsidR="003C048C" w:rsidRPr="002E6EE6" w:rsidRDefault="003C048C" w:rsidP="00611A18">
      <w:pPr>
        <w:numPr>
          <w:ilvl w:val="2"/>
          <w:numId w:val="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Glitches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1" o:spid="_x0000_i1027" type="#_x0000_t75" alt="http://cs.nyu.edu/courses/fall99/V22.0436-001/osc-traces.png" style="width:322.5pt;height:198pt;visibility:visible">
            <v:imagedata r:id="rId8"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Since this is not an engineering course, we will ignore these issues and assume square waves.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 English digital (think digit, i.e. finger) =&gt; 10, but not in computers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Bit = Binary digIT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Instead of saying high voltage and low voltage, we say true and false or 1 and 0 or asserted and deasserted.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0 and 1 are called complements of each other.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logic block can be thought of as a black box that takes signals in and produces signals out. There are two kinds of blocks </w:t>
      </w:r>
    </w:p>
    <w:p w:rsidR="003C048C" w:rsidRPr="002E6EE6" w:rsidRDefault="003C048C" w:rsidP="00611A18">
      <w:pPr>
        <w:numPr>
          <w:ilvl w:val="0"/>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Combinational (or combinatorial) </w:t>
      </w:r>
    </w:p>
    <w:p w:rsidR="003C048C" w:rsidRPr="002E6EE6" w:rsidRDefault="003C048C" w:rsidP="00611A18">
      <w:pPr>
        <w:numPr>
          <w:ilvl w:val="1"/>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Does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have memory elements </w:t>
      </w:r>
    </w:p>
    <w:p w:rsidR="003C048C" w:rsidRPr="002E6EE6" w:rsidRDefault="003C048C" w:rsidP="00611A18">
      <w:pPr>
        <w:numPr>
          <w:ilvl w:val="1"/>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Is simpler than circuits with memory since it is a function from the inputs to the outputs </w:t>
      </w:r>
    </w:p>
    <w:p w:rsidR="003C048C" w:rsidRPr="002E6EE6" w:rsidRDefault="003C048C" w:rsidP="00611A18">
      <w:pPr>
        <w:numPr>
          <w:ilvl w:val="0"/>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Sequential </w:t>
      </w:r>
    </w:p>
    <w:p w:rsidR="003C048C" w:rsidRPr="002E6EE6" w:rsidRDefault="003C048C" w:rsidP="00611A18">
      <w:pPr>
        <w:numPr>
          <w:ilvl w:val="1"/>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Contains memory </w:t>
      </w:r>
    </w:p>
    <w:p w:rsidR="003C048C" w:rsidRPr="002E6EE6" w:rsidRDefault="003C048C" w:rsidP="00611A18">
      <w:pPr>
        <w:numPr>
          <w:ilvl w:val="1"/>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current value in the memory is called the state of the block. </w:t>
      </w:r>
    </w:p>
    <w:p w:rsidR="003C048C" w:rsidRPr="002E6EE6" w:rsidRDefault="003C048C" w:rsidP="00611A18">
      <w:pPr>
        <w:numPr>
          <w:ilvl w:val="1"/>
          <w:numId w:val="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output depends on the input AND the state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are doing combinational now. Will do sequential later (few lectures).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TRUTH TABLES</w:t>
      </w:r>
    </w:p>
    <w:p w:rsidR="003C048C" w:rsidRPr="002E6EE6" w:rsidRDefault="003C048C" w:rsidP="00611A18">
      <w:pPr>
        <w:spacing w:after="0" w:line="240" w:lineRule="auto"/>
        <w:ind w:right="-1" w:firstLine="426"/>
        <w:jc w:val="both"/>
        <w:rPr>
          <w:rFonts w:ascii="Times New Roman" w:hAnsi="Times New Roman"/>
          <w:sz w:val="28"/>
          <w:szCs w:val="28"/>
          <w:lang w:val="en-US" w:eastAsia="ru-RU"/>
        </w:rPr>
      </w:pPr>
      <w:r w:rsidRPr="002E6EE6">
        <w:rPr>
          <w:rFonts w:ascii="Times New Roman" w:hAnsi="Times New Roman"/>
          <w:sz w:val="28"/>
          <w:szCs w:val="28"/>
          <w:lang w:val="en-US" w:eastAsia="ru-RU"/>
        </w:rPr>
        <w:t xml:space="preserve">Since combinatorial logic has no memory, it is simply a function from its inputs to its outputs. A </w:t>
      </w:r>
      <w:r w:rsidRPr="002E6EE6">
        <w:rPr>
          <w:rFonts w:ascii="Times New Roman" w:hAnsi="Times New Roman"/>
          <w:b/>
          <w:bCs/>
          <w:sz w:val="28"/>
          <w:szCs w:val="28"/>
          <w:lang w:val="en-US" w:eastAsia="ru-RU"/>
        </w:rPr>
        <w:t>Truth Table</w:t>
      </w:r>
      <w:r w:rsidRPr="002E6EE6">
        <w:rPr>
          <w:rFonts w:ascii="Times New Roman" w:hAnsi="Times New Roman"/>
          <w:sz w:val="28"/>
          <w:szCs w:val="28"/>
          <w:lang w:val="en-US" w:eastAsia="ru-RU"/>
        </w:rPr>
        <w:t xml:space="preserve"> has as columns all inputs and all outputs. It has one row for each possible set of input values and the output columns have the output for that input. Let's start with a really simple case a logic block with one input and one output.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 o:spid="_x0000_i1028" type="#_x0000_t75" alt="http://cs.nyu.edu/courses/fall99/V22.0436-001/1-in-1-out.png" style="width:236.25pt;height:78.75pt;visibility:visible">
            <v:imagedata r:id="rId9"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There are two columns (1 + 1) and two rows (2**1).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In  Out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0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1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How many are there?</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many different truth tables are there for one in and one out?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Just 4: the constant functions 1 and 0, the identity, and an inverter (pictures in a few minutes). There were two `?'s in the above table each can be a 0 or 1 so 2**2 possibilities.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OK. Now how about two inputs and 1 output.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Three columns (2+1) and 4 rows (2**2).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In1 In2  Out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0   0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0   1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1   0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1   1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many are there? It is just how many ways can you fill in the output entries. There are 4 output entries so answer is 2**4=16.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about </w:t>
      </w:r>
      <w:smartTag w:uri="urn:schemas-microsoft-com:office:smarttags" w:element="metricconverter">
        <w:smartTagPr>
          <w:attr w:name="ProductID" w:val="2 in"/>
        </w:smartTagPr>
        <w:r w:rsidRPr="002E6EE6">
          <w:rPr>
            <w:rFonts w:ascii="Times New Roman" w:hAnsi="Times New Roman"/>
            <w:sz w:val="28"/>
            <w:szCs w:val="28"/>
            <w:lang w:val="en-US" w:eastAsia="ru-RU"/>
          </w:rPr>
          <w:t>2 in</w:t>
        </w:r>
      </w:smartTag>
      <w:r w:rsidRPr="002E6EE6">
        <w:rPr>
          <w:rFonts w:ascii="Times New Roman" w:hAnsi="Times New Roman"/>
          <w:sz w:val="28"/>
          <w:szCs w:val="28"/>
          <w:lang w:val="en-US" w:eastAsia="ru-RU"/>
        </w:rPr>
        <w:t xml:space="preserve"> and 8 out? </w:t>
      </w:r>
    </w:p>
    <w:p w:rsidR="003C048C" w:rsidRPr="002E6EE6" w:rsidRDefault="003C048C" w:rsidP="00611A18">
      <w:pPr>
        <w:numPr>
          <w:ilvl w:val="0"/>
          <w:numId w:val="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10 cols </w:t>
      </w:r>
    </w:p>
    <w:p w:rsidR="003C048C" w:rsidRPr="002E6EE6" w:rsidRDefault="003C048C" w:rsidP="00611A18">
      <w:pPr>
        <w:numPr>
          <w:ilvl w:val="0"/>
          <w:numId w:val="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4 rows </w:t>
      </w:r>
    </w:p>
    <w:p w:rsidR="003C048C" w:rsidRPr="002E6EE6" w:rsidRDefault="003C048C" w:rsidP="00611A18">
      <w:pPr>
        <w:numPr>
          <w:ilvl w:val="0"/>
          <w:numId w:val="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2**(4*8)=4 billion possible </w:t>
      </w:r>
    </w:p>
    <w:p w:rsidR="003C048C" w:rsidRPr="002E6EE6" w:rsidRDefault="003C048C" w:rsidP="00611A18">
      <w:pPr>
        <w:spacing w:after="0" w:line="240" w:lineRule="auto"/>
        <w:ind w:right="-1" w:firstLine="426"/>
        <w:rPr>
          <w:rFonts w:ascii="Times New Roman" w:hAnsi="Times New Roman"/>
          <w:sz w:val="28"/>
          <w:szCs w:val="28"/>
          <w:lang w:val="en-US" w:eastAsia="ru-RU"/>
        </w:rPr>
      </w:pPr>
      <w:smartTag w:uri="urn:schemas-microsoft-com:office:smarttags" w:element="metricconverter">
        <w:smartTagPr>
          <w:attr w:name="ProductID" w:val="3 in"/>
        </w:smartTagPr>
        <w:r w:rsidRPr="002E6EE6">
          <w:rPr>
            <w:rFonts w:ascii="Times New Roman" w:hAnsi="Times New Roman"/>
            <w:sz w:val="28"/>
            <w:szCs w:val="28"/>
            <w:lang w:val="en-US" w:eastAsia="ru-RU"/>
          </w:rPr>
          <w:t>3 in</w:t>
        </w:r>
      </w:smartTag>
      <w:r w:rsidRPr="002E6EE6">
        <w:rPr>
          <w:rFonts w:ascii="Times New Roman" w:hAnsi="Times New Roman"/>
          <w:sz w:val="28"/>
          <w:szCs w:val="28"/>
          <w:lang w:val="en-US" w:eastAsia="ru-RU"/>
        </w:rPr>
        <w:t xml:space="preserve"> and 8 out? </w:t>
      </w:r>
    </w:p>
    <w:p w:rsidR="003C048C" w:rsidRPr="002E6EE6" w:rsidRDefault="003C048C" w:rsidP="00611A18">
      <w:pPr>
        <w:numPr>
          <w:ilvl w:val="0"/>
          <w:numId w:val="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11 cols </w:t>
      </w:r>
    </w:p>
    <w:p w:rsidR="003C048C" w:rsidRPr="002E6EE6" w:rsidRDefault="003C048C" w:rsidP="00611A18">
      <w:pPr>
        <w:numPr>
          <w:ilvl w:val="0"/>
          <w:numId w:val="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8 rows </w:t>
      </w:r>
    </w:p>
    <w:p w:rsidR="003C048C" w:rsidRPr="002E6EE6" w:rsidRDefault="003C048C" w:rsidP="00611A18">
      <w:pPr>
        <w:numPr>
          <w:ilvl w:val="0"/>
          <w:numId w:val="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2**(8**8)=2**64 possible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 in and k out? </w:t>
      </w:r>
    </w:p>
    <w:p w:rsidR="003C048C" w:rsidRPr="002E6EE6" w:rsidRDefault="003C048C" w:rsidP="00611A18">
      <w:pPr>
        <w:numPr>
          <w:ilvl w:val="0"/>
          <w:numId w:val="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n+k cols </w:t>
      </w:r>
    </w:p>
    <w:p w:rsidR="003C048C" w:rsidRPr="002E6EE6" w:rsidRDefault="003C048C" w:rsidP="00611A18">
      <w:pPr>
        <w:numPr>
          <w:ilvl w:val="0"/>
          <w:numId w:val="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2**n rows </w:t>
      </w:r>
    </w:p>
    <w:p w:rsidR="003C048C" w:rsidRPr="002E6EE6" w:rsidRDefault="003C048C" w:rsidP="00611A18">
      <w:pPr>
        <w:numPr>
          <w:ilvl w:val="0"/>
          <w:numId w:val="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2**([2**n]*k) possible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Gets big fast!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Boolean algebra</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Certain logic functions (i.e. truth tables) are quite common and familiar.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use a notation that looks like algebra to express logic functions and expressions involving them.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notation is called </w:t>
      </w:r>
      <w:r w:rsidRPr="002E6EE6">
        <w:rPr>
          <w:rFonts w:ascii="Times New Roman" w:hAnsi="Times New Roman"/>
          <w:b/>
          <w:bCs/>
          <w:sz w:val="28"/>
          <w:szCs w:val="28"/>
          <w:lang w:val="en-US" w:eastAsia="ru-RU"/>
        </w:rPr>
        <w:t>Boolean algebra</w:t>
      </w:r>
      <w:r w:rsidRPr="002E6EE6">
        <w:rPr>
          <w:rFonts w:ascii="Times New Roman" w:hAnsi="Times New Roman"/>
          <w:sz w:val="28"/>
          <w:szCs w:val="28"/>
          <w:lang w:val="en-US" w:eastAsia="ru-RU"/>
        </w:rPr>
        <w:t xml:space="preserve"> in honor of George Boole.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w:t>
      </w:r>
      <w:r w:rsidRPr="002E6EE6">
        <w:rPr>
          <w:rFonts w:ascii="Times New Roman" w:hAnsi="Times New Roman"/>
          <w:b/>
          <w:bCs/>
          <w:sz w:val="28"/>
          <w:szCs w:val="28"/>
          <w:lang w:val="en-US" w:eastAsia="ru-RU"/>
        </w:rPr>
        <w:t>Boolean value</w:t>
      </w:r>
      <w:r w:rsidRPr="002E6EE6">
        <w:rPr>
          <w:rFonts w:ascii="Times New Roman" w:hAnsi="Times New Roman"/>
          <w:sz w:val="28"/>
          <w:szCs w:val="28"/>
          <w:lang w:val="en-US" w:eastAsia="ru-RU"/>
        </w:rPr>
        <w:t xml:space="preserve"> is a 1 or a 0.</w:t>
      </w:r>
      <w:r w:rsidRPr="002E6EE6">
        <w:rPr>
          <w:rFonts w:ascii="Times New Roman" w:hAnsi="Times New Roman"/>
          <w:sz w:val="28"/>
          <w:szCs w:val="28"/>
          <w:lang w:val="en-US" w:eastAsia="ru-RU"/>
        </w:rPr>
        <w:br/>
        <w:t xml:space="preserve">A </w:t>
      </w:r>
      <w:r w:rsidRPr="002E6EE6">
        <w:rPr>
          <w:rFonts w:ascii="Times New Roman" w:hAnsi="Times New Roman"/>
          <w:b/>
          <w:bCs/>
          <w:sz w:val="28"/>
          <w:szCs w:val="28"/>
          <w:lang w:val="en-US" w:eastAsia="ru-RU"/>
        </w:rPr>
        <w:t>Boolean variable</w:t>
      </w:r>
      <w:r w:rsidRPr="002E6EE6">
        <w:rPr>
          <w:rFonts w:ascii="Times New Roman" w:hAnsi="Times New Roman"/>
          <w:sz w:val="28"/>
          <w:szCs w:val="28"/>
          <w:lang w:val="en-US" w:eastAsia="ru-RU"/>
        </w:rPr>
        <w:t xml:space="preserve"> takes on Boolean values. </w:t>
      </w:r>
      <w:r w:rsidRPr="002E6EE6">
        <w:rPr>
          <w:rFonts w:ascii="Times New Roman" w:hAnsi="Times New Roman"/>
          <w:sz w:val="28"/>
          <w:szCs w:val="28"/>
          <w:lang w:val="en-US" w:eastAsia="ru-RU"/>
        </w:rPr>
        <w:br/>
        <w:t xml:space="preserve">A Boolean function takes in boolean variables and produces boolean values. </w:t>
      </w:r>
    </w:p>
    <w:p w:rsidR="003C048C" w:rsidRPr="002E6EE6" w:rsidRDefault="003C048C" w:rsidP="00611A18">
      <w:pPr>
        <w:numPr>
          <w:ilvl w:val="0"/>
          <w:numId w:val="1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The (inclusive) OR Boolean function of two variables. Draw its truth table. This is written + (e.g. X+Y where X and Y are Boolean variables) and often called the logical sum. (Three out of four output values in the truth table look right!)</w:t>
      </w:r>
    </w:p>
    <w:p w:rsidR="003C048C" w:rsidRPr="002E6EE6" w:rsidRDefault="003C048C" w:rsidP="00611A18">
      <w:pPr>
        <w:numPr>
          <w:ilvl w:val="0"/>
          <w:numId w:val="10"/>
        </w:numPr>
        <w:spacing w:after="0" w:line="240" w:lineRule="auto"/>
        <w:ind w:left="0" w:right="-1" w:firstLine="426"/>
        <w:rPr>
          <w:rFonts w:ascii="Times New Roman" w:hAnsi="Times New Roman"/>
          <w:sz w:val="28"/>
          <w:szCs w:val="28"/>
          <w:lang w:val="en-US" w:eastAsia="ru-RU"/>
        </w:rPr>
      </w:pPr>
      <w:smartTag w:uri="urn:schemas-microsoft-com:office:smarttags" w:element="place">
        <w:smartTag w:uri="urn:schemas-microsoft-com:office:smarttags" w:element="country-region">
          <w:r w:rsidRPr="002E6EE6">
            <w:rPr>
              <w:rFonts w:ascii="Times New Roman" w:hAnsi="Times New Roman"/>
              <w:sz w:val="28"/>
              <w:szCs w:val="28"/>
              <w:lang w:val="en-US" w:eastAsia="ru-RU"/>
            </w:rPr>
            <w:t>AND.</w:t>
          </w:r>
        </w:smartTag>
      </w:smartTag>
      <w:r w:rsidRPr="002E6EE6">
        <w:rPr>
          <w:rFonts w:ascii="Times New Roman" w:hAnsi="Times New Roman"/>
          <w:sz w:val="28"/>
          <w:szCs w:val="28"/>
          <w:lang w:val="en-US" w:eastAsia="ru-RU"/>
        </w:rPr>
        <w:t xml:space="preserve"> Draw TT. Called log product and written as a centered dot (like product in regular algebra). All four values look right.</w:t>
      </w:r>
    </w:p>
    <w:p w:rsidR="003C048C" w:rsidRPr="002E6EE6" w:rsidRDefault="003C048C" w:rsidP="00611A18">
      <w:pPr>
        <w:numPr>
          <w:ilvl w:val="0"/>
          <w:numId w:val="1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NOT. Draw TT. This is a unary operator (One argument, not two like above; the two above are called binary). Written A with a bar over it (I will use ' instead of a bar as it is easier for my to type).</w:t>
      </w:r>
    </w:p>
    <w:p w:rsidR="003C048C" w:rsidRPr="002E6EE6" w:rsidRDefault="003C048C" w:rsidP="00611A18">
      <w:pPr>
        <w:numPr>
          <w:ilvl w:val="0"/>
          <w:numId w:val="1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Exclusive OR (XOR). Written as + with circle around. True if exactly one input is true (i.e. true XOR true = false). Draw TT.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Consider the Boolean function of 3 boolean vars that is true if and only if exactly 1 of the three variables is true. Draw the TT.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 manipulation laws. Remember this is Boolean </w:t>
      </w:r>
      <w:r w:rsidRPr="002E6EE6">
        <w:rPr>
          <w:rFonts w:ascii="Times New Roman" w:hAnsi="Times New Roman"/>
          <w:i/>
          <w:iCs/>
          <w:sz w:val="28"/>
          <w:szCs w:val="28"/>
          <w:lang w:val="en-US" w:eastAsia="ru-RU"/>
        </w:rPr>
        <w:t>ALGEBRA</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Identity: </w:t>
      </w:r>
    </w:p>
    <w:p w:rsidR="003C048C" w:rsidRPr="002E6EE6" w:rsidRDefault="003C048C" w:rsidP="00611A18">
      <w:pPr>
        <w:numPr>
          <w:ilvl w:val="0"/>
          <w:numId w:val="1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A+0 = 0+A = A </w:t>
      </w:r>
    </w:p>
    <w:p w:rsidR="003C048C" w:rsidRPr="002E6EE6" w:rsidRDefault="003C048C" w:rsidP="00611A18">
      <w:pPr>
        <w:numPr>
          <w:ilvl w:val="0"/>
          <w:numId w:val="1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A.1 = 1.A = A </w:t>
      </w:r>
    </w:p>
    <w:p w:rsidR="003C048C" w:rsidRPr="002E6EE6" w:rsidRDefault="003C048C" w:rsidP="00611A18">
      <w:pPr>
        <w:numPr>
          <w:ilvl w:val="0"/>
          <w:numId w:val="1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(using . for and)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Inverse: </w:t>
      </w:r>
    </w:p>
    <w:p w:rsidR="003C048C" w:rsidRPr="002E6EE6" w:rsidRDefault="003C048C" w:rsidP="00611A18">
      <w:pPr>
        <w:numPr>
          <w:ilvl w:val="0"/>
          <w:numId w:val="1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A+A' = A'+A = 1 </w:t>
      </w:r>
    </w:p>
    <w:p w:rsidR="003C048C" w:rsidRPr="002E6EE6" w:rsidRDefault="003C048C" w:rsidP="00611A18">
      <w:pPr>
        <w:numPr>
          <w:ilvl w:val="0"/>
          <w:numId w:val="1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A.A' = A'.A = 0 </w:t>
      </w:r>
    </w:p>
    <w:p w:rsidR="003C048C" w:rsidRPr="002E6EE6" w:rsidRDefault="003C048C" w:rsidP="00611A18">
      <w:pPr>
        <w:numPr>
          <w:ilvl w:val="0"/>
          <w:numId w:val="1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(using ' for not)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Both + and . are commutative so don't need as much as I wrote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name inverse law is somewhat funny since you </w:t>
      </w:r>
      <w:r w:rsidRPr="002E6EE6">
        <w:rPr>
          <w:rFonts w:ascii="Times New Roman" w:hAnsi="Times New Roman"/>
          <w:i/>
          <w:iCs/>
          <w:sz w:val="28"/>
          <w:szCs w:val="28"/>
          <w:lang w:val="en-US" w:eastAsia="ru-RU"/>
        </w:rPr>
        <w:t>Add</w:t>
      </w:r>
      <w:r w:rsidRPr="002E6EE6">
        <w:rPr>
          <w:rFonts w:ascii="Times New Roman" w:hAnsi="Times New Roman"/>
          <w:sz w:val="28"/>
          <w:szCs w:val="28"/>
          <w:lang w:val="en-US" w:eastAsia="ru-RU"/>
        </w:rPr>
        <w:t xml:space="preserve"> the inverse and get the identity for </w:t>
      </w:r>
      <w:r w:rsidRPr="002E6EE6">
        <w:rPr>
          <w:rFonts w:ascii="Times New Roman" w:hAnsi="Times New Roman"/>
          <w:i/>
          <w:iCs/>
          <w:sz w:val="28"/>
          <w:szCs w:val="28"/>
          <w:lang w:val="en-US" w:eastAsia="ru-RU"/>
        </w:rPr>
        <w:t>Product</w:t>
      </w:r>
      <w:r w:rsidRPr="002E6EE6">
        <w:rPr>
          <w:rFonts w:ascii="Times New Roman" w:hAnsi="Times New Roman"/>
          <w:sz w:val="28"/>
          <w:szCs w:val="28"/>
          <w:lang w:val="en-US" w:eastAsia="ru-RU"/>
        </w:rPr>
        <w:t xml:space="preserve"> or </w:t>
      </w:r>
      <w:r w:rsidRPr="002E6EE6">
        <w:rPr>
          <w:rFonts w:ascii="Times New Roman" w:hAnsi="Times New Roman"/>
          <w:i/>
          <w:iCs/>
          <w:sz w:val="28"/>
          <w:szCs w:val="28"/>
          <w:lang w:val="en-US" w:eastAsia="ru-RU"/>
        </w:rPr>
        <w:t>Multiply</w:t>
      </w:r>
      <w:r w:rsidRPr="002E6EE6">
        <w:rPr>
          <w:rFonts w:ascii="Times New Roman" w:hAnsi="Times New Roman"/>
          <w:sz w:val="28"/>
          <w:szCs w:val="28"/>
          <w:lang w:val="en-US" w:eastAsia="ru-RU"/>
        </w:rPr>
        <w:t xml:space="preserve"> by the inverse and get the identity for </w:t>
      </w:r>
      <w:r w:rsidRPr="002E6EE6">
        <w:rPr>
          <w:rFonts w:ascii="Times New Roman" w:hAnsi="Times New Roman"/>
          <w:i/>
          <w:iCs/>
          <w:sz w:val="28"/>
          <w:szCs w:val="28"/>
          <w:lang w:val="en-US" w:eastAsia="ru-RU"/>
        </w:rPr>
        <w:t>Sum</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Associative: </w:t>
      </w:r>
    </w:p>
    <w:p w:rsidR="003C048C" w:rsidRPr="002E6EE6" w:rsidRDefault="003C048C" w:rsidP="00611A18">
      <w:pPr>
        <w:numPr>
          <w:ilvl w:val="0"/>
          <w:numId w:val="1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A+(B+C) = (A+B)+C </w:t>
      </w:r>
    </w:p>
    <w:p w:rsidR="003C048C" w:rsidRPr="002E6EE6" w:rsidRDefault="003C048C" w:rsidP="00611A18">
      <w:pPr>
        <w:numPr>
          <w:ilvl w:val="0"/>
          <w:numId w:val="1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A.(B.C)=(A.B).C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Due to associative law we can write A.B.C since either order of evaluation gives the same answer.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Often elide the . so the product associative law is A(BC)=(AB)C.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Distributive: </w:t>
      </w:r>
    </w:p>
    <w:p w:rsidR="003C048C" w:rsidRPr="002E6EE6" w:rsidRDefault="003C048C" w:rsidP="00611A18">
      <w:pPr>
        <w:numPr>
          <w:ilvl w:val="0"/>
          <w:numId w:val="1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A(B+C)=AB+AC </w:t>
      </w:r>
    </w:p>
    <w:p w:rsidR="003C048C" w:rsidRPr="002E6EE6" w:rsidRDefault="003C048C" w:rsidP="00611A18">
      <w:pPr>
        <w:numPr>
          <w:ilvl w:val="0"/>
          <w:numId w:val="1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A+(BC)=(A+B)(A+C) </w:t>
      </w:r>
    </w:p>
    <w:p w:rsidR="003C048C" w:rsidRPr="002E6EE6" w:rsidRDefault="003C048C" w:rsidP="00611A18">
      <w:pPr>
        <w:numPr>
          <w:ilvl w:val="0"/>
          <w:numId w:val="1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that BOTH distributive laws hold UNLIKE ordinary arithmetic.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does one prove these laws?? </w:t>
      </w:r>
    </w:p>
    <w:p w:rsidR="003C048C" w:rsidRPr="002E6EE6" w:rsidRDefault="003C048C" w:rsidP="00611A18">
      <w:pPr>
        <w:numPr>
          <w:ilvl w:val="0"/>
          <w:numId w:val="1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Simple (but long) write the TTs for each and see that the outputs are the same. </w:t>
      </w:r>
    </w:p>
    <w:p w:rsidR="003C048C" w:rsidRPr="002E6EE6" w:rsidRDefault="003C048C" w:rsidP="00611A18">
      <w:pPr>
        <w:numPr>
          <w:ilvl w:val="0"/>
          <w:numId w:val="1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the first dist laws on the board.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Do the second distributive law.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Let's do (on the board) the examples on pages B-5 and B-6. Consider a logic function with three inputs A, B, and C; and three outputs D, E, and F defined as follows: D is true if at least one input is true, E if exactly two are true, and F if all three are true. (Note that by if we mean if and only if.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Draw the truth table.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Show the logic equations </w:t>
      </w:r>
    </w:p>
    <w:p w:rsidR="003C048C" w:rsidRPr="002E6EE6" w:rsidRDefault="003C048C" w:rsidP="00611A18">
      <w:pPr>
        <w:numPr>
          <w:ilvl w:val="0"/>
          <w:numId w:val="1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For E first use the obvious method of writing one condition for each 1-value in the E column i.e.</w:t>
      </w:r>
      <w:r w:rsidRPr="002E6EE6">
        <w:rPr>
          <w:rFonts w:ascii="Times New Roman" w:hAnsi="Times New Roman"/>
          <w:sz w:val="28"/>
          <w:szCs w:val="28"/>
          <w:lang w:val="en-US" w:eastAsia="ru-RU"/>
        </w:rPr>
        <w:br/>
        <w:t xml:space="preserve">(A'BC) + (AB'C) + (ABC') </w:t>
      </w:r>
    </w:p>
    <w:p w:rsidR="003C048C" w:rsidRPr="002E6EE6" w:rsidRDefault="003C048C" w:rsidP="00611A18">
      <w:pPr>
        <w:numPr>
          <w:ilvl w:val="0"/>
          <w:numId w:val="1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Observe that E is true if two (but not three) inputs are true, i.e.,</w:t>
      </w:r>
      <w:r w:rsidRPr="002E6EE6">
        <w:rPr>
          <w:rFonts w:ascii="Times New Roman" w:hAnsi="Times New Roman"/>
          <w:sz w:val="28"/>
          <w:szCs w:val="28"/>
          <w:lang w:val="en-US" w:eastAsia="ru-RU"/>
        </w:rPr>
        <w:br/>
        <w:t xml:space="preserve">(AB+AC+BC) (ABC)' (using . higher precedence than +)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29"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first way we solved part E shows that </w:t>
      </w:r>
      <w:r w:rsidRPr="002E6EE6">
        <w:rPr>
          <w:rFonts w:ascii="Times New Roman" w:hAnsi="Times New Roman"/>
          <w:i/>
          <w:iCs/>
          <w:sz w:val="28"/>
          <w:szCs w:val="28"/>
          <w:lang w:val="en-US" w:eastAsia="ru-RU"/>
        </w:rPr>
        <w:t>any</w:t>
      </w:r>
      <w:r w:rsidRPr="002E6EE6">
        <w:rPr>
          <w:rFonts w:ascii="Times New Roman" w:hAnsi="Times New Roman"/>
          <w:sz w:val="28"/>
          <w:szCs w:val="28"/>
          <w:lang w:val="en-US" w:eastAsia="ru-RU"/>
        </w:rPr>
        <w:t xml:space="preserve"> logic function can be written using just AND, OR, and NOT. Indeed, it is in a nice form. Called two levels of logic, i.e. it is a sum of products of just inputs and their compliments.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DeMorgan's laws: </w:t>
      </w:r>
    </w:p>
    <w:p w:rsidR="003C048C" w:rsidRPr="002E6EE6" w:rsidRDefault="003C048C" w:rsidP="00611A18">
      <w:pPr>
        <w:numPr>
          <w:ilvl w:val="0"/>
          <w:numId w:val="1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 = A'B' </w:t>
      </w:r>
    </w:p>
    <w:p w:rsidR="003C048C" w:rsidRPr="002E6EE6" w:rsidRDefault="003C048C" w:rsidP="00611A18">
      <w:pPr>
        <w:numPr>
          <w:ilvl w:val="0"/>
          <w:numId w:val="1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 = A'+B'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You prove DM laws with TTs. Indeed that is ...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B.6 on page B-45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beginning of HW on the board.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With DM we can do quite a bit without resorting to TTs. For example one can show that the two expressions for E on example above (page B-6) are equal. Indeed that is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B.7 on page B-45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beginning of HW on board.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GATES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Gates implement basic logic functions: AND OR NOT XOR Equivalence </w:t>
      </w:r>
      <w:r w:rsidRPr="00FF6961">
        <w:rPr>
          <w:rFonts w:ascii="Times New Roman" w:hAnsi="Times New Roman"/>
          <w:noProof/>
          <w:sz w:val="28"/>
          <w:szCs w:val="28"/>
          <w:lang w:eastAsia="ru-RU"/>
        </w:rPr>
        <w:pict>
          <v:shape id="Рисунок 5" o:spid="_x0000_i1030" type="#_x0000_t75" alt="http://cs.nyu.edu/courses/fall99/V22.0436-001/gates.png" style="width:335.25pt;height:201.75pt;visibility:visible">
            <v:imagedata r:id="rId10"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Show why the picture is equivalence, i.e (A XOR B)' is AB + A'B'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(A XOR B)'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(A'B+AB')' =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 (AB')' =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 (A'+B») =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 B') (A' + B) =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AA' + AB + B'A' + B'B =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0   + AB + B'A' + 0 =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AB + A'B'</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Often omit the inverters and draw the little circles at the input or output of the other gates (AND OR). These little circles are sometimes called bubbles.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6" o:spid="_x0000_i1031" type="#_x0000_t75" alt="http://cs.nyu.edu/courses/fall99/V22.0436-001/bubbles.png" style="width:278.25pt;height:142.5pt;visibility:visible">
            <v:imagedata r:id="rId11"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explains why inverter is drawn as a buffer with a bubble.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B.2 on page B-45 (I previously did the first part of this homework).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Consider the Boolean function of 3 boolean vars (i.e. a three input function) that is true if and only if exactly 1 of the three variables is true. Draw the TT. Draw the logic diagram with AND OR NOT. Draw the logic diagram with AND OR and bubbles.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have seen that any logic function can be constructed from AND OR NOT. So this triple is called </w:t>
      </w:r>
      <w:r w:rsidRPr="002E6EE6">
        <w:rPr>
          <w:rFonts w:ascii="Times New Roman" w:hAnsi="Times New Roman"/>
          <w:i/>
          <w:iCs/>
          <w:sz w:val="28"/>
          <w:szCs w:val="28"/>
          <w:lang w:val="en-US" w:eastAsia="ru-RU"/>
        </w:rPr>
        <w:t>universal</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Are there any pairs that are universal? Could it be that there is a single function that is universal? YES!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NOR (NOT OR) is true when OR is false. Do TT.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NAND (NOT AND) is true when AND is false. Do TT.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Draw two logic diagrams for each, one from definition and equivalent one with bubbles.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Theorem</w:t>
      </w:r>
      <w:r w:rsidRPr="002E6EE6">
        <w:rPr>
          <w:rFonts w:ascii="Times New Roman" w:hAnsi="Times New Roman"/>
          <w:sz w:val="28"/>
          <w:szCs w:val="28"/>
          <w:lang w:val="en-US" w:eastAsia="ru-RU"/>
        </w:rPr>
        <w:t xml:space="preserve"> A 2-input NOR is universal and A 2-input NAND is universal.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Proof</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must show that you can get A', A+B, and AB using just a two input NOR. </w:t>
      </w:r>
    </w:p>
    <w:p w:rsidR="003C048C" w:rsidRPr="002E6EE6" w:rsidRDefault="003C048C" w:rsidP="00611A18">
      <w:pPr>
        <w:numPr>
          <w:ilvl w:val="0"/>
          <w:numId w:val="1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 A NOR A </w:t>
      </w:r>
    </w:p>
    <w:p w:rsidR="003C048C" w:rsidRPr="002E6EE6" w:rsidRDefault="003C048C" w:rsidP="00611A18">
      <w:pPr>
        <w:numPr>
          <w:ilvl w:val="0"/>
          <w:numId w:val="1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 = (A NOR B)' (we can use ' by above) </w:t>
      </w:r>
    </w:p>
    <w:p w:rsidR="003C048C" w:rsidRPr="002E6EE6" w:rsidRDefault="003C048C" w:rsidP="00611A18">
      <w:pPr>
        <w:numPr>
          <w:ilvl w:val="0"/>
          <w:numId w:val="1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AB = (A' OR B')'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Show that a 2-input NAND is universal.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draw NAND and NOR each two ways (because (AB)' = A' + B')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have seen how to get a logic function from a TT. Indeed we can get one that is just two levels of logic. But it might not be the simplest possible. That is we may have more gates than necessary.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Trying to minimize the number of gates is NOT trivial. Mano covers this in detail. We will not cover it in this course. It is not in H&amp;P. I actually like it but must admit that it takes a few lectures to cover well and it not used so much since it is algorithmic and is done automatically by CAD tools.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Minimization is not unique, i.e. there can be two or more minimal forms.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Given A'BC + ABC + ABC' </w:t>
      </w:r>
      <w:r w:rsidRPr="002E6EE6">
        <w:rPr>
          <w:rFonts w:ascii="Times New Roman" w:hAnsi="Times New Roman"/>
          <w:sz w:val="28"/>
          <w:szCs w:val="28"/>
          <w:lang w:val="en-US" w:eastAsia="ru-RU"/>
        </w:rPr>
        <w:br/>
        <w:t>Combine first two to get BC + ABC'</w:t>
      </w:r>
      <w:r w:rsidRPr="002E6EE6">
        <w:rPr>
          <w:rFonts w:ascii="Times New Roman" w:hAnsi="Times New Roman"/>
          <w:sz w:val="28"/>
          <w:szCs w:val="28"/>
          <w:lang w:val="en-US" w:eastAsia="ru-RU"/>
        </w:rPr>
        <w:br/>
        <w:t xml:space="preserve">Combine last two to get A'BC + AB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Sometimes when building a circuit, you don't care what the output is for certain input values. For example, that input combination is cannot occur. Another example occurs when, for this combination of input values, a later part of the circuit will ignore the output of this part. These are called </w:t>
      </w:r>
      <w:r w:rsidRPr="002E6EE6">
        <w:rPr>
          <w:rFonts w:ascii="Times New Roman" w:hAnsi="Times New Roman"/>
          <w:b/>
          <w:bCs/>
          <w:sz w:val="28"/>
          <w:szCs w:val="28"/>
          <w:lang w:val="en-US" w:eastAsia="ru-RU"/>
        </w:rPr>
        <w:t>don't care outputs</w:t>
      </w:r>
      <w:r w:rsidRPr="002E6EE6">
        <w:rPr>
          <w:rFonts w:ascii="Times New Roman" w:hAnsi="Times New Roman"/>
          <w:sz w:val="28"/>
          <w:szCs w:val="28"/>
          <w:lang w:val="en-US" w:eastAsia="ru-RU"/>
        </w:rPr>
        <w:t xml:space="preserve"> situations. Making use of don't cares can reduce the number of gates needed.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also have </w:t>
      </w:r>
      <w:r w:rsidRPr="002E6EE6">
        <w:rPr>
          <w:rFonts w:ascii="Times New Roman" w:hAnsi="Times New Roman"/>
          <w:b/>
          <w:bCs/>
          <w:sz w:val="28"/>
          <w:szCs w:val="28"/>
          <w:lang w:val="en-US" w:eastAsia="ru-RU"/>
        </w:rPr>
        <w:t>don't care inputs</w:t>
      </w:r>
      <w:r w:rsidRPr="002E6EE6">
        <w:rPr>
          <w:rFonts w:ascii="Times New Roman" w:hAnsi="Times New Roman"/>
          <w:sz w:val="28"/>
          <w:szCs w:val="28"/>
          <w:lang w:val="en-US" w:eastAsia="ru-RU"/>
        </w:rPr>
        <w:t xml:space="preserve"> when , for certain values of a subset of the inputs, the output is already determined and you don't have to look at the remaining inputs. We will see a case of this in the very next topic, multiplexors.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An aside on theory</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Putting a circuit in disjunctive normal form (i.e. two levels of logic) means that every path from the input to the output goes through very few gates. In fact only two, an OR and an AND. Maybe we should say three since the AND can have a NOT (bubble). Theorticians call this number (2 or 3 in our case) the </w:t>
      </w:r>
      <w:r w:rsidRPr="002E6EE6">
        <w:rPr>
          <w:rFonts w:ascii="Times New Roman" w:hAnsi="Times New Roman"/>
          <w:i/>
          <w:iCs/>
          <w:sz w:val="28"/>
          <w:szCs w:val="28"/>
          <w:lang w:val="en-US" w:eastAsia="ru-RU"/>
        </w:rPr>
        <w:t>depth</w:t>
      </w:r>
      <w:r w:rsidRPr="002E6EE6">
        <w:rPr>
          <w:rFonts w:ascii="Times New Roman" w:hAnsi="Times New Roman"/>
          <w:sz w:val="28"/>
          <w:szCs w:val="28"/>
          <w:lang w:val="en-US" w:eastAsia="ru-RU"/>
        </w:rPr>
        <w:t xml:space="preserve"> of the circuit. Se we see that every logic function can be implemented with small depth. But what about the </w:t>
      </w:r>
      <w:r w:rsidRPr="002E6EE6">
        <w:rPr>
          <w:rFonts w:ascii="Times New Roman" w:hAnsi="Times New Roman"/>
          <w:i/>
          <w:iCs/>
          <w:sz w:val="28"/>
          <w:szCs w:val="28"/>
          <w:lang w:val="en-US" w:eastAsia="ru-RU"/>
        </w:rPr>
        <w:t>width</w:t>
      </w:r>
      <w:r w:rsidRPr="002E6EE6">
        <w:rPr>
          <w:rFonts w:ascii="Times New Roman" w:hAnsi="Times New Roman"/>
          <w:sz w:val="28"/>
          <w:szCs w:val="28"/>
          <w:lang w:val="en-US" w:eastAsia="ru-RU"/>
        </w:rPr>
        <w:t xml:space="preserve">, i.e., the number of gates.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news is bad. The </w:t>
      </w:r>
      <w:r w:rsidRPr="002E6EE6">
        <w:rPr>
          <w:rFonts w:ascii="Times New Roman" w:hAnsi="Times New Roman"/>
          <w:b/>
          <w:bCs/>
          <w:sz w:val="28"/>
          <w:szCs w:val="28"/>
          <w:lang w:val="en-US" w:eastAsia="ru-RU"/>
        </w:rPr>
        <w:t>parity</w:t>
      </w:r>
      <w:r w:rsidRPr="002E6EE6">
        <w:rPr>
          <w:rFonts w:ascii="Times New Roman" w:hAnsi="Times New Roman"/>
          <w:sz w:val="28"/>
          <w:szCs w:val="28"/>
          <w:lang w:val="en-US" w:eastAsia="ru-RU"/>
        </w:rPr>
        <w:t xml:space="preserve"> function takes n inputs and gives TRUE if and only if the number of input TRUEs is odd. If the depth is fixed (say limited to 3), the number of gates needed for parity is exponential in n.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9525A8">
      <w:pPr>
        <w:ind w:right="-1" w:firstLine="426"/>
        <w:rPr>
          <w:rFonts w:ascii="Times New Roman" w:hAnsi="Times New Roman"/>
          <w:b/>
          <w:bCs/>
          <w:sz w:val="28"/>
          <w:szCs w:val="28"/>
          <w:lang w:val="en-US" w:eastAsia="ru-RU"/>
        </w:rPr>
      </w:pPr>
      <w:r>
        <w:rPr>
          <w:rFonts w:ascii="Times New Roman" w:hAnsi="Times New Roman"/>
          <w:b/>
          <w:sz w:val="28"/>
          <w:szCs w:val="28"/>
          <w:lang w:val="en-US"/>
        </w:rPr>
        <w:br w:type="page"/>
      </w:r>
      <w:r w:rsidRPr="00EB3155">
        <w:rPr>
          <w:rFonts w:ascii="Times New Roman" w:hAnsi="Times New Roman"/>
          <w:b/>
          <w:sz w:val="28"/>
          <w:szCs w:val="28"/>
          <w:lang w:val="en-US"/>
        </w:rPr>
        <w:t xml:space="preserve">SIW </w:t>
      </w:r>
      <w:r w:rsidRPr="00611A18">
        <w:rPr>
          <w:rFonts w:ascii="Times New Roman" w:hAnsi="Times New Roman"/>
          <w:b/>
          <w:sz w:val="28"/>
          <w:szCs w:val="28"/>
          <w:lang w:val="en-US"/>
        </w:rPr>
        <w:t>2</w:t>
      </w:r>
      <w:r w:rsidRPr="00EB3155">
        <w:rPr>
          <w:rFonts w:ascii="Times New Roman" w:hAnsi="Times New Roman"/>
          <w:b/>
          <w:sz w:val="28"/>
          <w:szCs w:val="28"/>
          <w:lang w:val="en-US"/>
        </w:rPr>
        <w:t>.</w:t>
      </w:r>
      <w:r>
        <w:rPr>
          <w:rFonts w:ascii="Times New Roman" w:hAnsi="Times New Roman"/>
          <w:sz w:val="28"/>
          <w:szCs w:val="28"/>
          <w:lang w:val="en-US"/>
        </w:rPr>
        <w:t xml:space="preserve"> </w:t>
      </w:r>
      <w:r w:rsidRPr="002E6EE6">
        <w:rPr>
          <w:rFonts w:ascii="Times New Roman" w:hAnsi="Times New Roman"/>
          <w:b/>
          <w:bCs/>
          <w:sz w:val="28"/>
          <w:szCs w:val="28"/>
          <w:lang w:val="en-US" w:eastAsia="ru-RU"/>
        </w:rPr>
        <w:t>COMBINATIONAL LOGIC</w:t>
      </w:r>
    </w:p>
    <w:p w:rsidR="003C048C" w:rsidRPr="002E6EE6" w:rsidRDefault="003C048C" w:rsidP="00611A18">
      <w:pPr>
        <w:spacing w:after="0" w:line="240" w:lineRule="auto"/>
        <w:ind w:right="-1" w:firstLine="426"/>
        <w:rPr>
          <w:rFonts w:ascii="Times New Roman" w:hAnsi="Times New Roman"/>
          <w:b/>
          <w:bCs/>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Read B.3.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Generic Homework:</w:t>
      </w:r>
      <w:r w:rsidRPr="002E6EE6">
        <w:rPr>
          <w:rFonts w:ascii="Times New Roman" w:hAnsi="Times New Roman"/>
          <w:sz w:val="28"/>
          <w:szCs w:val="28"/>
          <w:lang w:val="en-US" w:eastAsia="ru-RU"/>
        </w:rPr>
        <w:t xml:space="preserve"> Read sections in book corresponding to the lectures.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Multiplexor</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 o:spid="_x0000_i1032" type="#_x0000_t75" alt="http://cs.nyu.edu/courses/fall99/V22.0436-001/mux.png" style="width:265.5pt;height:145.5pt;visibility:visible">
            <v:imagedata r:id="rId12"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Often called a </w:t>
      </w:r>
      <w:r w:rsidRPr="002E6EE6">
        <w:rPr>
          <w:rFonts w:ascii="Times New Roman" w:hAnsi="Times New Roman"/>
          <w:b/>
          <w:bCs/>
          <w:sz w:val="28"/>
          <w:szCs w:val="28"/>
          <w:lang w:val="en-US" w:eastAsia="ru-RU"/>
        </w:rPr>
        <w:t>mux</w:t>
      </w:r>
      <w:r w:rsidRPr="002E6EE6">
        <w:rPr>
          <w:rFonts w:ascii="Times New Roman" w:hAnsi="Times New Roman"/>
          <w:sz w:val="28"/>
          <w:szCs w:val="28"/>
          <w:lang w:val="en-US" w:eastAsia="ru-RU"/>
        </w:rPr>
        <w:t xml:space="preserve"> or a </w:t>
      </w:r>
      <w:r w:rsidRPr="002E6EE6">
        <w:rPr>
          <w:rFonts w:ascii="Times New Roman" w:hAnsi="Times New Roman"/>
          <w:b/>
          <w:bCs/>
          <w:sz w:val="28"/>
          <w:szCs w:val="28"/>
          <w:lang w:val="en-US" w:eastAsia="ru-RU"/>
        </w:rPr>
        <w:t>selector</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Show equiv circuit with AND OR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Hardware if-then-else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if S=0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M=A</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else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M=B</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endif</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have 4 way mux (2 selector lines)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_x0000_i1033" type="#_x0000_t75" alt="http://cs.nyu.edu/courses/fall99/V22.0436-001/mux4.png" style="width:154.5pt;height:196.5pt;visibility:visible">
            <v:imagedata r:id="rId13"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is an if-then-elif-elif-else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if S1=0 and S2=0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M=A</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elif S1=0 and S2=1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M=B</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elif S1=1 and S2=0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M=C</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else -- S1=1 and S2=1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M=D</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endif</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Do a TT for 2 way mux. Redo it with don't care values.</w:t>
      </w:r>
      <w:r w:rsidRPr="002E6EE6">
        <w:rPr>
          <w:rFonts w:ascii="Times New Roman" w:hAnsi="Times New Roman"/>
          <w:sz w:val="28"/>
          <w:szCs w:val="28"/>
          <w:lang w:val="en-US" w:eastAsia="ru-RU"/>
        </w:rPr>
        <w:br/>
        <w:t xml:space="preserve">Do a TT for 4 way mux with don't care values.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34"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B-12. Assume you have constant signals 1 and 0 as well.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Decoder</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11" o:spid="_x0000_i1035" type="#_x0000_t75" alt="http://cs.nyu.edu/courses/fall99/V22.0436-001/decoder.png" style="width:238.5pt;height:159.75pt;visibility:visible">
            <v:imagedata r:id="rId14" o:title=""/>
          </v:shape>
        </w:pict>
      </w:r>
    </w:p>
    <w:p w:rsidR="003C048C" w:rsidRPr="002E6EE6" w:rsidRDefault="003C048C" w:rsidP="00611A18">
      <w:pPr>
        <w:numPr>
          <w:ilvl w:val="0"/>
          <w:numId w:val="1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the «3» with a slash, which signifies a three bit input. This notation represents three (1-bit) wires. </w:t>
      </w:r>
    </w:p>
    <w:p w:rsidR="003C048C" w:rsidRPr="002E6EE6" w:rsidRDefault="003C048C" w:rsidP="00611A18">
      <w:pPr>
        <w:numPr>
          <w:ilvl w:val="0"/>
          <w:numId w:val="1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Takes n signals in produces 2^n signals out </w:t>
      </w:r>
    </w:p>
    <w:p w:rsidR="003C048C" w:rsidRPr="002E6EE6" w:rsidRDefault="003C048C" w:rsidP="00611A18">
      <w:pPr>
        <w:numPr>
          <w:ilvl w:val="0"/>
          <w:numId w:val="1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View input as «binary n», the output has n'th bit set </w:t>
      </w:r>
    </w:p>
    <w:p w:rsidR="003C048C" w:rsidRPr="002E6EE6" w:rsidRDefault="003C048C" w:rsidP="00611A18">
      <w:pPr>
        <w:numPr>
          <w:ilvl w:val="0"/>
          <w:numId w:val="1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Implement on board with AND/OR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Encoder</w:t>
      </w:r>
    </w:p>
    <w:p w:rsidR="003C048C" w:rsidRPr="002E6EE6" w:rsidRDefault="003C048C" w:rsidP="00611A18">
      <w:pPr>
        <w:numPr>
          <w:ilvl w:val="0"/>
          <w:numId w:val="2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Reverse "function" of encoder </w:t>
      </w:r>
    </w:p>
    <w:p w:rsidR="003C048C" w:rsidRPr="002E6EE6" w:rsidRDefault="003C048C" w:rsidP="00611A18">
      <w:pPr>
        <w:numPr>
          <w:ilvl w:val="0"/>
          <w:numId w:val="2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 defined for all inputs (exactly one must be 1)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Sneaky way to see that NAND is universal. </w:t>
      </w:r>
    </w:p>
    <w:p w:rsidR="003C048C" w:rsidRPr="002E6EE6" w:rsidRDefault="003C048C" w:rsidP="00611A18">
      <w:pPr>
        <w:numPr>
          <w:ilvl w:val="0"/>
          <w:numId w:val="2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First show that you can get NOT from NAND. Hence we can build inverters. </w:t>
      </w:r>
    </w:p>
    <w:p w:rsidR="003C048C" w:rsidRPr="002E6EE6" w:rsidRDefault="003C048C" w:rsidP="00611A18">
      <w:pPr>
        <w:numPr>
          <w:ilvl w:val="0"/>
          <w:numId w:val="2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imagine that you are asked to do a circuit for some function with N inputs. Assume you have only one output. </w:t>
      </w:r>
    </w:p>
    <w:p w:rsidR="003C048C" w:rsidRPr="002E6EE6" w:rsidRDefault="003C048C" w:rsidP="00611A18">
      <w:pPr>
        <w:numPr>
          <w:ilvl w:val="0"/>
          <w:numId w:val="2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Using inverters you can get 2N signals the N original and N complemented.</w:t>
      </w: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12" o:spid="_x0000_i1036" type="#_x0000_t75" alt="http://cs.nyu.edu/courses/fall99/V22.0436-001/inverter.png" style="width:359.25pt;height:72.75pt;visibility:visible">
            <v:imagedata r:id="rId15" o:title=""/>
          </v:shape>
        </w:pict>
      </w:r>
    </w:p>
    <w:p w:rsidR="003C048C" w:rsidRPr="002E6EE6" w:rsidRDefault="003C048C" w:rsidP="00611A18">
      <w:pPr>
        <w:numPr>
          <w:ilvl w:val="0"/>
          <w:numId w:val="2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Recall that the natural sum of products form is a bunch of ORs feeding into one AND.</w:t>
      </w: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13" o:spid="_x0000_i1037" type="#_x0000_t75" alt="http://cs.nyu.edu/courses/fall99/V22.0436-001/sneaky.png" style="width:357.75pt;height:159.75pt;visibility:visible">
            <v:imagedata r:id="rId16" o:title=""/>
          </v:shape>
        </w:pict>
      </w:r>
    </w:p>
    <w:p w:rsidR="003C048C" w:rsidRPr="002E6EE6" w:rsidRDefault="003C048C" w:rsidP="00611A18">
      <w:pPr>
        <w:numPr>
          <w:ilvl w:val="0"/>
          <w:numId w:val="2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Naturally you can add pairs of bubbles since they «cancel»</w:t>
      </w: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14" o:spid="_x0000_i1038" type="#_x0000_t75" alt="http://cs.nyu.edu/courses/fall99/V22.0436-001/sneaky2.png" style="width:305.25pt;height:234.75pt;visibility:visible">
            <v:imagedata r:id="rId17" o:title=""/>
          </v:shape>
        </w:pict>
      </w:r>
    </w:p>
    <w:p w:rsidR="003C048C" w:rsidRPr="002E6EE6" w:rsidRDefault="003C048C" w:rsidP="00611A18">
      <w:pPr>
        <w:numPr>
          <w:ilvl w:val="0"/>
          <w:numId w:val="2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these are all NANDS!!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Half Adder</w:t>
      </w:r>
    </w:p>
    <w:p w:rsidR="003C048C" w:rsidRPr="002E6EE6" w:rsidRDefault="003C048C" w:rsidP="00611A18">
      <w:pPr>
        <w:numPr>
          <w:ilvl w:val="0"/>
          <w:numId w:val="2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Inputs X and Y </w:t>
      </w:r>
    </w:p>
    <w:p w:rsidR="003C048C" w:rsidRPr="002E6EE6" w:rsidRDefault="003C048C" w:rsidP="00611A18">
      <w:pPr>
        <w:numPr>
          <w:ilvl w:val="0"/>
          <w:numId w:val="2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Outputs S and Co (carry out) </w:t>
      </w:r>
    </w:p>
    <w:p w:rsidR="003C048C" w:rsidRPr="002E6EE6" w:rsidRDefault="003C048C" w:rsidP="00611A18">
      <w:pPr>
        <w:numPr>
          <w:ilvl w:val="0"/>
          <w:numId w:val="2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 CarryIn </w:t>
      </w:r>
    </w:p>
    <w:p w:rsidR="003C048C" w:rsidRPr="002E6EE6" w:rsidRDefault="003C048C" w:rsidP="00611A18">
      <w:pPr>
        <w:numPr>
          <w:ilvl w:val="0"/>
          <w:numId w:val="2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Draw TT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Draw logic diagram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Full Adder</w:t>
      </w:r>
    </w:p>
    <w:p w:rsidR="003C048C" w:rsidRPr="002E6EE6" w:rsidRDefault="003C048C" w:rsidP="00611A18">
      <w:pPr>
        <w:numPr>
          <w:ilvl w:val="0"/>
          <w:numId w:val="2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Inputs X, Y and Ci </w:t>
      </w:r>
    </w:p>
    <w:p w:rsidR="003C048C" w:rsidRPr="002E6EE6" w:rsidRDefault="003C048C" w:rsidP="00611A18">
      <w:pPr>
        <w:numPr>
          <w:ilvl w:val="0"/>
          <w:numId w:val="2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Output S and Co </w:t>
      </w:r>
    </w:p>
    <w:p w:rsidR="003C048C" w:rsidRPr="002E6EE6" w:rsidRDefault="003C048C" w:rsidP="00611A18">
      <w:pPr>
        <w:numPr>
          <w:ilvl w:val="0"/>
          <w:numId w:val="2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 = #1s in X, Y, Ci is odd </w:t>
      </w:r>
    </w:p>
    <w:p w:rsidR="003C048C" w:rsidRPr="002E6EE6" w:rsidRDefault="003C048C" w:rsidP="00611A18">
      <w:pPr>
        <w:numPr>
          <w:ilvl w:val="0"/>
          <w:numId w:val="2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 = #1s is at least 2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w:t>
      </w:r>
    </w:p>
    <w:p w:rsidR="003C048C" w:rsidRPr="002E6EE6" w:rsidRDefault="003C048C" w:rsidP="00611A18">
      <w:pPr>
        <w:numPr>
          <w:ilvl w:val="0"/>
          <w:numId w:val="2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Draw TT (8 rows) </w:t>
      </w:r>
    </w:p>
    <w:p w:rsidR="003C048C" w:rsidRPr="002E6EE6" w:rsidRDefault="003C048C" w:rsidP="00611A18">
      <w:pPr>
        <w:numPr>
          <w:ilvl w:val="0"/>
          <w:numId w:val="2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show S = X XOR Y XOR Ci </w:t>
      </w:r>
    </w:p>
    <w:p w:rsidR="003C048C" w:rsidRPr="002E6EE6" w:rsidRDefault="003C048C" w:rsidP="00611A18">
      <w:pPr>
        <w:numPr>
          <w:ilvl w:val="0"/>
          <w:numId w:val="2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show Co = XY + (X XOR Y)Ci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15" o:spid="_x0000_i1039" type="#_x0000_t75" alt="http://cs.nyu.edu/courses/fall99/V22.0436-001/adder.png" style="width:356.25pt;height:159.75pt;visibility:visible">
            <v:imagedata r:id="rId18"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about 4 bit adder ?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16" o:spid="_x0000_i1040" type="#_x0000_t75" alt="http://cs.nyu.edu/courses/fall99/V22.0436-001/adder4.png" style="width:321.75pt;height:313.5pt;visibility:visible">
            <v:imagedata r:id="rId19"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about n bit adder ? </w:t>
      </w:r>
    </w:p>
    <w:p w:rsidR="003C048C" w:rsidRPr="002E6EE6" w:rsidRDefault="003C048C" w:rsidP="00611A18">
      <w:pPr>
        <w:numPr>
          <w:ilvl w:val="0"/>
          <w:numId w:val="2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Linear complexity </w:t>
      </w:r>
    </w:p>
    <w:p w:rsidR="003C048C" w:rsidRPr="002E6EE6" w:rsidRDefault="003C048C" w:rsidP="00611A18">
      <w:pPr>
        <w:numPr>
          <w:ilvl w:val="0"/>
          <w:numId w:val="2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Called ripple carry </w:t>
      </w:r>
    </w:p>
    <w:p w:rsidR="003C048C" w:rsidRPr="002E6EE6" w:rsidRDefault="003C048C" w:rsidP="00611A18">
      <w:pPr>
        <w:numPr>
          <w:ilvl w:val="0"/>
          <w:numId w:val="2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Faster methods exist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41" style="width:0;height:1.5pt" o:hralign="center" o:hrstd="t" o:hr="t" fillcolor="#a6a6a6" stroked="f"/>
        </w:pic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PLAs--Programmable Logic Arrays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Idea is to make use of the algorithmic way you can look at a TT and produce a circuit diagram in the sums of product form.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Consider the following TT from the book (page B-13)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 | B | C || D | E | F</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O | 0 | 0 || 0 |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 0 | 1 || 1 |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 1 | 0 || 1 |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 1 | 1 || 1 | 1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 0 | 0 || 1 |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 0 | 1 || 1 | 1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 1 | 0 || 1 | 1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 1 | 1 || 1 | 0 | 1</w:t>
      </w:r>
    </w:p>
    <w:p w:rsidR="003C048C" w:rsidRPr="002E6EE6" w:rsidRDefault="003C048C" w:rsidP="00611A18">
      <w:pPr>
        <w:numPr>
          <w:ilvl w:val="0"/>
          <w:numId w:val="2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Recall that there is a big OR for each output </w:t>
      </w:r>
    </w:p>
    <w:p w:rsidR="003C048C" w:rsidRPr="002E6EE6" w:rsidRDefault="003C048C" w:rsidP="00611A18">
      <w:pPr>
        <w:numPr>
          <w:ilvl w:val="0"/>
          <w:numId w:val="2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can see that there are 7 product terms that will be used in one or more of the ORs (in fact all seven will be used in D, but that is special to this example) </w:t>
      </w:r>
    </w:p>
    <w:p w:rsidR="003C048C" w:rsidRPr="002E6EE6" w:rsidRDefault="003C048C" w:rsidP="00611A18">
      <w:pPr>
        <w:numPr>
          <w:ilvl w:val="0"/>
          <w:numId w:val="2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Each of these product terms is called a </w:t>
      </w:r>
      <w:r w:rsidRPr="002E6EE6">
        <w:rPr>
          <w:rFonts w:ascii="Times New Roman" w:hAnsi="Times New Roman"/>
          <w:b/>
          <w:bCs/>
          <w:sz w:val="28"/>
          <w:szCs w:val="28"/>
          <w:lang w:val="en-US" w:eastAsia="ru-RU"/>
        </w:rPr>
        <w:t>Minterm</w:t>
      </w:r>
      <w:r w:rsidRPr="002E6EE6">
        <w:rPr>
          <w:rFonts w:ascii="Times New Roman" w:hAnsi="Times New Roman"/>
          <w:sz w:val="28"/>
          <w:szCs w:val="28"/>
          <w:lang w:val="en-US" w:eastAsia="ru-RU"/>
        </w:rPr>
        <w:t xml:space="preserve"> </w:t>
      </w:r>
    </w:p>
    <w:p w:rsidR="003C048C" w:rsidRPr="002E6EE6" w:rsidRDefault="003C048C" w:rsidP="00611A18">
      <w:pPr>
        <w:numPr>
          <w:ilvl w:val="0"/>
          <w:numId w:val="2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we need a bunch of ANDs taking A, B, C as inputs (and their complements A', B', and C') </w:t>
      </w:r>
    </w:p>
    <w:p w:rsidR="003C048C" w:rsidRPr="002E6EE6" w:rsidRDefault="003C048C" w:rsidP="00611A18">
      <w:pPr>
        <w:numPr>
          <w:ilvl w:val="0"/>
          <w:numId w:val="2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is called an </w:t>
      </w:r>
      <w:r w:rsidRPr="002E6EE6">
        <w:rPr>
          <w:rFonts w:ascii="Times New Roman" w:hAnsi="Times New Roman"/>
          <w:b/>
          <w:bCs/>
          <w:sz w:val="28"/>
          <w:szCs w:val="28"/>
          <w:lang w:val="en-US" w:eastAsia="ru-RU"/>
        </w:rPr>
        <w:t>AND plane</w:t>
      </w:r>
      <w:r w:rsidRPr="002E6EE6">
        <w:rPr>
          <w:rFonts w:ascii="Times New Roman" w:hAnsi="Times New Roman"/>
          <w:sz w:val="28"/>
          <w:szCs w:val="28"/>
          <w:lang w:val="en-US" w:eastAsia="ru-RU"/>
        </w:rPr>
        <w:t xml:space="preserve"> and the collection of ORs mentioned above is called a </w:t>
      </w:r>
      <w:r w:rsidRPr="002E6EE6">
        <w:rPr>
          <w:rFonts w:ascii="Times New Roman" w:hAnsi="Times New Roman"/>
          <w:b/>
          <w:bCs/>
          <w:sz w:val="28"/>
          <w:szCs w:val="28"/>
          <w:lang w:val="en-US" w:eastAsia="ru-RU"/>
        </w:rPr>
        <w:t>OR plane</w:t>
      </w:r>
      <w:r w:rsidRPr="002E6EE6">
        <w:rPr>
          <w:rFonts w:ascii="Times New Roman" w:hAnsi="Times New Roman"/>
          <w:sz w:val="28"/>
          <w:szCs w:val="28"/>
          <w:lang w:val="en-US" w:eastAsia="ru-RU"/>
        </w:rPr>
        <w:t xml:space="preserve">. </w:t>
      </w:r>
    </w:p>
    <w:p w:rsidR="003C048C" w:rsidRPr="002E6EE6" w:rsidRDefault="003C048C" w:rsidP="00611A18">
      <w:pPr>
        <w:numPr>
          <w:ilvl w:val="0"/>
          <w:numId w:val="2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Convert to sum of product forms (only NOTs on vbles)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Here is the </w:t>
      </w:r>
      <w:hyperlink r:id="rId20" w:history="1">
        <w:r w:rsidRPr="002E6EE6">
          <w:rPr>
            <w:rFonts w:ascii="Times New Roman" w:hAnsi="Times New Roman"/>
            <w:color w:val="0000FF"/>
            <w:sz w:val="28"/>
            <w:szCs w:val="28"/>
            <w:u w:val="single"/>
            <w:lang w:val="en-US" w:eastAsia="ru-RU"/>
          </w:rPr>
          <w:t>circuit diagram</w:t>
        </w:r>
      </w:hyperlink>
      <w:r w:rsidRPr="002E6EE6">
        <w:rPr>
          <w:rFonts w:ascii="Times New Roman" w:hAnsi="Times New Roman"/>
          <w:sz w:val="28"/>
          <w:szCs w:val="28"/>
          <w:lang w:val="en-US" w:eastAsia="ru-RU"/>
        </w:rPr>
        <w:t xml:space="preserve"> for this truth table.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Here it is redrawn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19" o:spid="_x0000_i1042" type="#_x0000_t75" alt="http://cs.nyu.edu/courses/fall99/V22.0436-001/pla.png" style="width:327pt;height:241.5pt;visibility:visible">
            <v:imagedata r:id="rId21" o:title=""/>
          </v:shape>
        </w:pict>
      </w:r>
    </w:p>
    <w:p w:rsidR="003C048C" w:rsidRPr="002E6EE6" w:rsidRDefault="003C048C" w:rsidP="00611A18">
      <w:pPr>
        <w:numPr>
          <w:ilvl w:val="0"/>
          <w:numId w:val="2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figure shows more clearly the AND plane, the OR plane, and the minterms. </w:t>
      </w:r>
    </w:p>
    <w:p w:rsidR="003C048C" w:rsidRPr="002E6EE6" w:rsidRDefault="003C048C" w:rsidP="00611A18">
      <w:pPr>
        <w:numPr>
          <w:ilvl w:val="0"/>
          <w:numId w:val="2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Rather than having bubbles (i.e., custom and gates that invert), we simply invert each input once and send the inverted signal all the way accross. </w:t>
      </w:r>
    </w:p>
    <w:p w:rsidR="003C048C" w:rsidRPr="002E6EE6" w:rsidRDefault="003C048C" w:rsidP="00611A18">
      <w:pPr>
        <w:numPr>
          <w:ilvl w:val="0"/>
          <w:numId w:val="2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AND gates are shown as vertical lines; ORs as horizontal. </w:t>
      </w:r>
    </w:p>
    <w:p w:rsidR="003C048C" w:rsidRPr="002E6EE6" w:rsidRDefault="003C048C" w:rsidP="00611A18">
      <w:pPr>
        <w:numPr>
          <w:ilvl w:val="0"/>
          <w:numId w:val="2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the dots to represent connections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Finally, it can be </w:t>
      </w:r>
      <w:hyperlink r:id="rId22" w:history="1">
        <w:r w:rsidRPr="002E6EE6">
          <w:rPr>
            <w:rFonts w:ascii="Times New Roman" w:hAnsi="Times New Roman"/>
            <w:color w:val="0000FF"/>
            <w:sz w:val="28"/>
            <w:szCs w:val="28"/>
            <w:u w:val="single"/>
            <w:lang w:val="en-US" w:eastAsia="ru-RU"/>
          </w:rPr>
          <w:t>redrawn</w:t>
        </w:r>
      </w:hyperlink>
      <w:r w:rsidRPr="002E6EE6">
        <w:rPr>
          <w:rFonts w:ascii="Times New Roman" w:hAnsi="Times New Roman"/>
          <w:sz w:val="28"/>
          <w:szCs w:val="28"/>
          <w:lang w:val="en-US" w:eastAsia="ru-RU"/>
        </w:rPr>
        <w:t xml:space="preserve"> in a more abstract form.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When a PLA is manufactured all the connections have been specified. That is, a PLA is specific for a given circuit. It is somewhat of a misnomer since it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programmable by the user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B.10 and B.11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also have a PAL or </w:t>
      </w:r>
      <w:r w:rsidRPr="002E6EE6">
        <w:rPr>
          <w:rFonts w:ascii="Times New Roman" w:hAnsi="Times New Roman"/>
          <w:b/>
          <w:bCs/>
          <w:sz w:val="28"/>
          <w:szCs w:val="28"/>
          <w:lang w:val="en-US" w:eastAsia="ru-RU"/>
        </w:rPr>
        <w:t>Programmable array logic</w:t>
      </w:r>
      <w:r w:rsidRPr="002E6EE6">
        <w:rPr>
          <w:rFonts w:ascii="Times New Roman" w:hAnsi="Times New Roman"/>
          <w:sz w:val="28"/>
          <w:szCs w:val="28"/>
          <w:lang w:val="en-US" w:eastAsia="ru-RU"/>
        </w:rPr>
        <w:t xml:space="preserve"> in which the final dots are specified by the user. The manufacturer produces a «sea of gates»; the user programs it to the desired logic function.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Read B-5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ROMs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One way to implement a mathematical (or C) function (without side effects) is to perform a table lookup.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ROM (Read Only Memory) is the analogous way to implement a logic function.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a math function f we start with x and get f(x).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a ROM with start with the address and get the value stored at that address.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Normally math functions are defined for an infinite number of values, for example f(x) = 3x for all real numbers x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can't build an infinite ROM (sorry), so we are only interested in functions defined for a finite number of values. Today a million is OK a billion is too big.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create the ROM for the function f(3)=4, f(6)=20 all other values undefined just have the ROM store 4 in address 3 and 20 in address 6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Consider a function defined for all n-bit numbers (say n=20) and having a k-bit output for each input. </w:t>
      </w:r>
    </w:p>
    <w:p w:rsidR="003C048C" w:rsidRPr="002E6EE6" w:rsidRDefault="003C048C" w:rsidP="00611A18">
      <w:pPr>
        <w:numPr>
          <w:ilvl w:val="1"/>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View each n-bit input as n 1-bit inputs. </w:t>
      </w:r>
    </w:p>
    <w:p w:rsidR="003C048C" w:rsidRPr="002E6EE6" w:rsidRDefault="003C048C" w:rsidP="00611A18">
      <w:pPr>
        <w:numPr>
          <w:ilvl w:val="1"/>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View each k-bit output as k 1-bit outputs. </w:t>
      </w:r>
    </w:p>
    <w:p w:rsidR="003C048C" w:rsidRPr="002E6EE6" w:rsidRDefault="003C048C" w:rsidP="00611A18">
      <w:pPr>
        <w:numPr>
          <w:ilvl w:val="1"/>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Since there are 2^n inputs and each requires a k 1-bit output, there are a total of (2^n)k bits of output, i.e. the ROM must hold (2^n)k bits. </w:t>
      </w:r>
    </w:p>
    <w:p w:rsidR="003C048C" w:rsidRPr="002E6EE6" w:rsidRDefault="003C048C" w:rsidP="00611A18">
      <w:pPr>
        <w:numPr>
          <w:ilvl w:val="1"/>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Imagine a truth table with n inputs and k outputs. The total number of output bits is again (2^n)k (2^n rows and k output columns). </w:t>
      </w:r>
    </w:p>
    <w:p w:rsidR="003C048C" w:rsidRPr="002E6EE6" w:rsidRDefault="003C048C" w:rsidP="00611A18">
      <w:pPr>
        <w:numPr>
          <w:ilvl w:val="0"/>
          <w:numId w:val="2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Thus the ROM implements a truth table, i.e. is a logic function.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Important</w:t>
      </w:r>
      <w:r w:rsidRPr="002E6EE6">
        <w:rPr>
          <w:rFonts w:ascii="Times New Roman" w:hAnsi="Times New Roman"/>
          <w:sz w:val="28"/>
          <w:szCs w:val="28"/>
          <w:lang w:val="en-US" w:eastAsia="ru-RU"/>
        </w:rPr>
        <w:t xml:space="preserve">: The ROM is does not have state. It is still a combinational circuit. That is, it does not represent «memory». The reason is that once a ROM is manufactured, the output depends only on the input.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w:t>
      </w:r>
      <w:r w:rsidRPr="002E6EE6">
        <w:rPr>
          <w:rFonts w:ascii="Times New Roman" w:hAnsi="Times New Roman"/>
          <w:b/>
          <w:bCs/>
          <w:sz w:val="28"/>
          <w:szCs w:val="28"/>
          <w:lang w:val="en-US" w:eastAsia="ru-RU"/>
        </w:rPr>
        <w:t>PROM</w:t>
      </w:r>
      <w:r w:rsidRPr="002E6EE6">
        <w:rPr>
          <w:rFonts w:ascii="Times New Roman" w:hAnsi="Times New Roman"/>
          <w:sz w:val="28"/>
          <w:szCs w:val="28"/>
          <w:lang w:val="en-US" w:eastAsia="ru-RU"/>
        </w:rPr>
        <w:t xml:space="preserve"> is a </w:t>
      </w:r>
      <w:r w:rsidRPr="002E6EE6">
        <w:rPr>
          <w:rFonts w:ascii="Times New Roman" w:hAnsi="Times New Roman"/>
          <w:i/>
          <w:iCs/>
          <w:sz w:val="28"/>
          <w:szCs w:val="28"/>
          <w:lang w:val="en-US" w:eastAsia="ru-RU"/>
        </w:rPr>
        <w:t>programmable</w:t>
      </w:r>
      <w:r w:rsidRPr="002E6EE6">
        <w:rPr>
          <w:rFonts w:ascii="Times New Roman" w:hAnsi="Times New Roman"/>
          <w:sz w:val="28"/>
          <w:szCs w:val="28"/>
          <w:lang w:val="en-US" w:eastAsia="ru-RU"/>
        </w:rPr>
        <w:t xml:space="preserve"> ROM. That is you buy the ROM with «nothing» in its memory and then </w:t>
      </w:r>
      <w:r w:rsidRPr="002E6EE6">
        <w:rPr>
          <w:rFonts w:ascii="Times New Roman" w:hAnsi="Times New Roman"/>
          <w:i/>
          <w:iCs/>
          <w:sz w:val="28"/>
          <w:szCs w:val="28"/>
          <w:lang w:val="en-US" w:eastAsia="ru-RU"/>
        </w:rPr>
        <w:t>before</w:t>
      </w:r>
      <w:r w:rsidRPr="002E6EE6">
        <w:rPr>
          <w:rFonts w:ascii="Times New Roman" w:hAnsi="Times New Roman"/>
          <w:sz w:val="28"/>
          <w:szCs w:val="28"/>
          <w:lang w:val="en-US" w:eastAsia="ru-RU"/>
        </w:rPr>
        <w:t xml:space="preserve"> it is placed in the circuit you load the memory, and never change it.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 </w:t>
      </w:r>
      <w:r w:rsidRPr="002E6EE6">
        <w:rPr>
          <w:rFonts w:ascii="Times New Roman" w:hAnsi="Times New Roman"/>
          <w:b/>
          <w:bCs/>
          <w:sz w:val="28"/>
          <w:szCs w:val="28"/>
          <w:lang w:val="en-US" w:eastAsia="ru-RU"/>
        </w:rPr>
        <w:t>EPROM</w:t>
      </w:r>
      <w:r w:rsidRPr="002E6EE6">
        <w:rPr>
          <w:rFonts w:ascii="Times New Roman" w:hAnsi="Times New Roman"/>
          <w:sz w:val="28"/>
          <w:szCs w:val="28"/>
          <w:lang w:val="en-US" w:eastAsia="ru-RU"/>
        </w:rPr>
        <w:t xml:space="preserve"> is an </w:t>
      </w:r>
      <w:r w:rsidRPr="002E6EE6">
        <w:rPr>
          <w:rFonts w:ascii="Times New Roman" w:hAnsi="Times New Roman"/>
          <w:i/>
          <w:iCs/>
          <w:sz w:val="28"/>
          <w:szCs w:val="28"/>
          <w:lang w:val="en-US" w:eastAsia="ru-RU"/>
        </w:rPr>
        <w:t>erasable</w:t>
      </w:r>
      <w:r w:rsidRPr="002E6EE6">
        <w:rPr>
          <w:rFonts w:ascii="Times New Roman" w:hAnsi="Times New Roman"/>
          <w:sz w:val="28"/>
          <w:szCs w:val="28"/>
          <w:lang w:val="en-US" w:eastAsia="ru-RU"/>
        </w:rPr>
        <w:t xml:space="preserve"> PROM. It costs more but if you decide to change its memory this is possible (but is slow).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«Normal» EPROMs are erased by some ultraviolet light process. But </w:t>
      </w:r>
      <w:r w:rsidRPr="002E6EE6">
        <w:rPr>
          <w:rFonts w:ascii="Times New Roman" w:hAnsi="Times New Roman"/>
          <w:b/>
          <w:bCs/>
          <w:sz w:val="28"/>
          <w:szCs w:val="28"/>
          <w:lang w:val="en-US" w:eastAsia="ru-RU"/>
        </w:rPr>
        <w:t>EEPROMs</w:t>
      </w:r>
      <w:r w:rsidRPr="002E6EE6">
        <w:rPr>
          <w:rFonts w:ascii="Times New Roman" w:hAnsi="Times New Roman"/>
          <w:sz w:val="28"/>
          <w:szCs w:val="28"/>
          <w:lang w:val="en-US" w:eastAsia="ru-RU"/>
        </w:rPr>
        <w:t xml:space="preserve"> (electrically erasable PROMS) are faster and are done electronically.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All these EPROMS are erasable not writable, i.e. you can't just change one bit.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ROM is similar to PLA </w:t>
      </w:r>
    </w:p>
    <w:p w:rsidR="003C048C" w:rsidRPr="002E6EE6" w:rsidRDefault="003C048C" w:rsidP="00611A18">
      <w:pPr>
        <w:numPr>
          <w:ilvl w:val="0"/>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Both can implement any truth table, in principle. </w:t>
      </w:r>
    </w:p>
    <w:p w:rsidR="003C048C" w:rsidRPr="002E6EE6" w:rsidRDefault="003C048C" w:rsidP="00611A18">
      <w:pPr>
        <w:numPr>
          <w:ilvl w:val="0"/>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2Mx8 ROM can really implment any truth table with 21 inputs (2^21=2M) and 8 outputs.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It stores 2M bytes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 ROM-speak, it has 21 address pins and 8 data pins </w:t>
      </w:r>
    </w:p>
    <w:p w:rsidR="003C048C" w:rsidRPr="002E6EE6" w:rsidRDefault="003C048C" w:rsidP="00611A18">
      <w:pPr>
        <w:numPr>
          <w:ilvl w:val="0"/>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PLA with 21 inputs and 8 outputs might need to have 2M minterms (AND gates).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number of minterms depends on the truth table itself.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normal TTs with 21 inputs the number of minterms is MUCH less than 2^21.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PLA is manufactured with the number of minterms needed </w:t>
      </w:r>
    </w:p>
    <w:p w:rsidR="003C048C" w:rsidRPr="002E6EE6" w:rsidRDefault="003C048C" w:rsidP="00611A18">
      <w:pPr>
        <w:numPr>
          <w:ilvl w:val="0"/>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Compare a PAL with a PROM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Both can in principle implement any TT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Both are user programmable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PROM with n inputs and k outputs can implement any TT with n inputs and k outputs. </w:t>
      </w:r>
    </w:p>
    <w:p w:rsidR="003C048C" w:rsidRPr="002E6EE6" w:rsidRDefault="003C048C" w:rsidP="00611A18">
      <w:pPr>
        <w:numPr>
          <w:ilvl w:val="1"/>
          <w:numId w:val="2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PAL does not have enough gates for all possibilities since most TTs with n inputs and k outputs don't require nearly (2^n)k gates.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Don't Cares</w:t>
      </w:r>
    </w:p>
    <w:p w:rsidR="003C048C" w:rsidRPr="002E6EE6" w:rsidRDefault="003C048C" w:rsidP="00611A18">
      <w:pPr>
        <w:numPr>
          <w:ilvl w:val="0"/>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Sometimes not all the input and output entries in a TT are needed. We indicate this with an X and it can result in a smaller truth table. </w:t>
      </w:r>
    </w:p>
    <w:p w:rsidR="003C048C" w:rsidRPr="002E6EE6" w:rsidRDefault="003C048C" w:rsidP="00611A18">
      <w:pPr>
        <w:numPr>
          <w:ilvl w:val="0"/>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Input don't cares. </w:t>
      </w:r>
    </w:p>
    <w:p w:rsidR="003C048C" w:rsidRPr="002E6EE6" w:rsidRDefault="003C048C" w:rsidP="00611A18">
      <w:pPr>
        <w:numPr>
          <w:ilvl w:val="1"/>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output doesn't depend on all inputs, i.e. the output has the same value no matter what value this input has. </w:t>
      </w:r>
    </w:p>
    <w:p w:rsidR="003C048C" w:rsidRPr="002E6EE6" w:rsidRDefault="003C048C" w:rsidP="00611A18">
      <w:pPr>
        <w:numPr>
          <w:ilvl w:val="1"/>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saw this when we did muxes </w:t>
      </w:r>
    </w:p>
    <w:p w:rsidR="003C048C" w:rsidRPr="002E6EE6" w:rsidRDefault="003C048C" w:rsidP="00611A18">
      <w:pPr>
        <w:numPr>
          <w:ilvl w:val="0"/>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Output don't cares </w:t>
      </w:r>
    </w:p>
    <w:p w:rsidR="003C048C" w:rsidRPr="002E6EE6" w:rsidRDefault="003C048C" w:rsidP="00611A18">
      <w:pPr>
        <w:numPr>
          <w:ilvl w:val="1"/>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some input values, either output is OK. </w:t>
      </w:r>
    </w:p>
    <w:p w:rsidR="003C048C" w:rsidRPr="002E6EE6" w:rsidRDefault="003C048C" w:rsidP="00611A18">
      <w:pPr>
        <w:numPr>
          <w:ilvl w:val="2"/>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input combination is impossible. </w:t>
      </w:r>
    </w:p>
    <w:p w:rsidR="003C048C" w:rsidRPr="002E6EE6" w:rsidRDefault="003C048C" w:rsidP="00611A18">
      <w:pPr>
        <w:numPr>
          <w:ilvl w:val="2"/>
          <w:numId w:val="3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this input combination, the given output is not used (perhaps it is «muxed out» downstream)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Example </w:t>
      </w:r>
    </w:p>
    <w:p w:rsidR="003C048C" w:rsidRPr="002E6EE6" w:rsidRDefault="003C048C" w:rsidP="00611A18">
      <w:pPr>
        <w:numPr>
          <w:ilvl w:val="0"/>
          <w:numId w:val="3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A or C is true, then D is true (independent of B). </w:t>
      </w:r>
    </w:p>
    <w:p w:rsidR="003C048C" w:rsidRPr="002E6EE6" w:rsidRDefault="003C048C" w:rsidP="00611A18">
      <w:pPr>
        <w:numPr>
          <w:ilvl w:val="0"/>
          <w:numId w:val="3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A or B is true, the output E is true. </w:t>
      </w:r>
    </w:p>
    <w:p w:rsidR="003C048C" w:rsidRPr="002E6EE6" w:rsidRDefault="003C048C" w:rsidP="00611A18">
      <w:pPr>
        <w:numPr>
          <w:ilvl w:val="0"/>
          <w:numId w:val="3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 is true if exactly one of the inputs is true, but we don't care about the value of F if both D and E are true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Full truth table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   B   C || D   E   F</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0 || 0   0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1 || 1   0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1   0 || 0   1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1   1 || 1   1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0   0 || 1   1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0   1 || 1   1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1   0 || 1   1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1   1 || 1   1   1</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Put in the output don't cares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   B   C || D   E   F</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0 || 0   0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1 || 1   0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1   0 || 0   1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1   1 || 1   1   X</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0   0 || 1   1   X</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0   1 || 1   1   X</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1   0 || 1   1   X</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1   1 || 1   1   X</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do the input don't cares </w:t>
      </w:r>
    </w:p>
    <w:p w:rsidR="003C048C" w:rsidRPr="002E6EE6" w:rsidRDefault="003C048C" w:rsidP="00611A18">
      <w:pPr>
        <w:numPr>
          <w:ilvl w:val="0"/>
          <w:numId w:val="3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B=C=1 ==&gt; D=E=11 ==&gt; F=X ==&gt; A=X </w:t>
      </w:r>
    </w:p>
    <w:p w:rsidR="003C048C" w:rsidRPr="002E6EE6" w:rsidRDefault="003C048C" w:rsidP="00611A18">
      <w:pPr>
        <w:numPr>
          <w:ilvl w:val="0"/>
          <w:numId w:val="3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A=1 ==&gt; D=E=11 ==&gt; F=X ==&gt; B=C=X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   B   C || D   E   F</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0 || 0   0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1 || 1   0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1   0 || 0   1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X   1   1 || 1   1   X</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X   X || 1   1   X</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These don't cares are important for logic minimization. Compare the number of gates needed for the full TT and the reduced TT. There are techniques for minimizing logic, but we will not cover them.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Arrays of Logic Elements</w:t>
      </w:r>
    </w:p>
    <w:p w:rsidR="003C048C" w:rsidRPr="002E6EE6" w:rsidRDefault="003C048C" w:rsidP="00611A18">
      <w:pPr>
        <w:numPr>
          <w:ilvl w:val="0"/>
          <w:numId w:val="3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the same thing to many signals </w:t>
      </w:r>
    </w:p>
    <w:p w:rsidR="003C048C" w:rsidRPr="002E6EE6" w:rsidRDefault="003C048C" w:rsidP="00611A18">
      <w:pPr>
        <w:numPr>
          <w:ilvl w:val="0"/>
          <w:numId w:val="3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Draw thicker lines and use the "by n" notation. </w:t>
      </w:r>
    </w:p>
    <w:p w:rsidR="003C048C" w:rsidRPr="002E6EE6" w:rsidRDefault="003C048C" w:rsidP="00611A18">
      <w:pPr>
        <w:numPr>
          <w:ilvl w:val="0"/>
          <w:numId w:val="3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Diagram below shows 32- bit 2-way mux and implementation with 32 muxes </w:t>
      </w:r>
    </w:p>
    <w:p w:rsidR="003C048C" w:rsidRPr="002E6EE6" w:rsidRDefault="003C048C" w:rsidP="00611A18">
      <w:pPr>
        <w:numPr>
          <w:ilvl w:val="0"/>
          <w:numId w:val="3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w:t>
      </w:r>
      <w:r w:rsidRPr="002E6EE6">
        <w:rPr>
          <w:rFonts w:ascii="Times New Roman" w:hAnsi="Times New Roman"/>
          <w:b/>
          <w:bCs/>
          <w:sz w:val="28"/>
          <w:szCs w:val="28"/>
          <w:lang w:val="en-US" w:eastAsia="ru-RU"/>
        </w:rPr>
        <w:t>Bus</w:t>
      </w:r>
      <w:r w:rsidRPr="002E6EE6">
        <w:rPr>
          <w:rFonts w:ascii="Times New Roman" w:hAnsi="Times New Roman"/>
          <w:sz w:val="28"/>
          <w:szCs w:val="28"/>
          <w:lang w:val="en-US" w:eastAsia="ru-RU"/>
        </w:rPr>
        <w:t xml:space="preserve"> is a collection of data lines treated as a single logical (n-bit) value. </w:t>
      </w:r>
    </w:p>
    <w:p w:rsidR="003C048C" w:rsidRPr="002E6EE6" w:rsidRDefault="003C048C" w:rsidP="00611A18">
      <w:pPr>
        <w:numPr>
          <w:ilvl w:val="0"/>
          <w:numId w:val="3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 an array of logic elements to process a bus. For example, the above mux switches between 2 32-bit buses. </w:t>
      </w:r>
    </w:p>
    <w:p w:rsidR="003C048C" w:rsidRPr="002E6EE6" w:rsidRDefault="003C048C" w:rsidP="00611A18">
      <w:pPr>
        <w:spacing w:after="0" w:line="240" w:lineRule="auto"/>
        <w:ind w:right="-1" w:firstLine="426"/>
        <w:rPr>
          <w:rFonts w:ascii="Times New Roman" w:hAnsi="Times New Roman"/>
          <w:sz w:val="28"/>
          <w:szCs w:val="28"/>
          <w:lang w:val="en-US" w:eastAsia="ru-RU"/>
        </w:rPr>
      </w:pPr>
      <w:hyperlink r:id="rId23" w:history="1">
        <w:r w:rsidRPr="002E6EE6">
          <w:rPr>
            <w:rFonts w:ascii="Times New Roman" w:hAnsi="Times New Roman"/>
            <w:color w:val="0000FF"/>
            <w:sz w:val="28"/>
            <w:szCs w:val="28"/>
            <w:u w:val="single"/>
            <w:lang w:val="en-US" w:eastAsia="ru-RU"/>
          </w:rPr>
          <w:t>32-bit mux</w:t>
        </w:r>
      </w:hyperlink>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43" style="width:0;height:1.5pt" o:hralign="center" o:hrstd="t" o:hr="t" fillcolor="#a6a6a6" stroked="f"/>
        </w:pict>
      </w:r>
    </w:p>
    <w:p w:rsidR="003C048C" w:rsidRPr="002E6EE6" w:rsidRDefault="003C048C" w:rsidP="009525A8">
      <w:pPr>
        <w:ind w:right="-1" w:firstLine="426"/>
        <w:rPr>
          <w:rFonts w:ascii="Times New Roman" w:hAnsi="Times New Roman"/>
          <w:b/>
          <w:bCs/>
          <w:sz w:val="28"/>
          <w:szCs w:val="28"/>
          <w:lang w:val="en-US" w:eastAsia="ru-RU"/>
        </w:rPr>
      </w:pPr>
      <w:r w:rsidRPr="002E6EE6">
        <w:rPr>
          <w:rFonts w:ascii="Times New Roman" w:hAnsi="Times New Roman"/>
          <w:b/>
          <w:bCs/>
          <w:sz w:val="28"/>
          <w:szCs w:val="28"/>
          <w:lang w:val="en-US" w:eastAsia="ru-RU"/>
        </w:rPr>
        <w:br w:type="page"/>
      </w:r>
      <w:r w:rsidRPr="00EB3155">
        <w:rPr>
          <w:rFonts w:ascii="Times New Roman" w:hAnsi="Times New Roman"/>
          <w:b/>
          <w:sz w:val="28"/>
          <w:szCs w:val="28"/>
          <w:lang w:val="en-US"/>
        </w:rPr>
        <w:t xml:space="preserve">SIW </w:t>
      </w:r>
      <w:r w:rsidRPr="00611A18">
        <w:rPr>
          <w:rFonts w:ascii="Times New Roman" w:hAnsi="Times New Roman"/>
          <w:b/>
          <w:sz w:val="28"/>
          <w:szCs w:val="28"/>
          <w:lang w:val="en-US"/>
        </w:rPr>
        <w:t>3</w:t>
      </w:r>
      <w:r w:rsidRPr="00EB3155">
        <w:rPr>
          <w:rFonts w:ascii="Times New Roman" w:hAnsi="Times New Roman"/>
          <w:b/>
          <w:sz w:val="28"/>
          <w:szCs w:val="28"/>
          <w:lang w:val="en-US"/>
        </w:rPr>
        <w:t>.</w:t>
      </w:r>
      <w:r>
        <w:rPr>
          <w:rFonts w:ascii="Times New Roman" w:hAnsi="Times New Roman"/>
          <w:sz w:val="28"/>
          <w:szCs w:val="28"/>
          <w:lang w:val="en-US"/>
        </w:rPr>
        <w:t xml:space="preserve"> </w:t>
      </w:r>
      <w:r w:rsidRPr="002E6EE6">
        <w:rPr>
          <w:rFonts w:ascii="Times New Roman" w:hAnsi="Times New Roman"/>
          <w:b/>
          <w:bCs/>
          <w:sz w:val="28"/>
          <w:szCs w:val="28"/>
          <w:lang w:val="en-US" w:eastAsia="ru-RU"/>
        </w:rPr>
        <w:t>Sequential Circuits, Memory, and State</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Why do we want to have state? </w:t>
      </w:r>
    </w:p>
    <w:p w:rsidR="003C048C" w:rsidRPr="002E6EE6" w:rsidRDefault="003C048C" w:rsidP="00611A18">
      <w:pPr>
        <w:numPr>
          <w:ilvl w:val="0"/>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Memory (i.e. ram not just rom or prom) </w:t>
      </w:r>
    </w:p>
    <w:p w:rsidR="003C048C" w:rsidRPr="002E6EE6" w:rsidRDefault="003C048C" w:rsidP="00611A18">
      <w:pPr>
        <w:numPr>
          <w:ilvl w:val="0"/>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Counters </w:t>
      </w:r>
    </w:p>
    <w:p w:rsidR="003C048C" w:rsidRPr="002E6EE6" w:rsidRDefault="003C048C" w:rsidP="00611A18">
      <w:pPr>
        <w:numPr>
          <w:ilvl w:val="0"/>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Reducing gate count </w:t>
      </w:r>
    </w:p>
    <w:p w:rsidR="003C048C" w:rsidRPr="002E6EE6" w:rsidRDefault="003C048C" w:rsidP="00611A18">
      <w:pPr>
        <w:numPr>
          <w:ilvl w:val="1"/>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Multiplier would be quadradic in comb logic. </w:t>
      </w:r>
    </w:p>
    <w:p w:rsidR="003C048C" w:rsidRPr="002E6EE6" w:rsidRDefault="003C048C" w:rsidP="00611A18">
      <w:pPr>
        <w:numPr>
          <w:ilvl w:val="1"/>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With sequential logic (state) can do in linear. </w:t>
      </w:r>
    </w:p>
    <w:p w:rsidR="003C048C" w:rsidRPr="002E6EE6" w:rsidRDefault="003C048C" w:rsidP="00611A18">
      <w:pPr>
        <w:numPr>
          <w:ilvl w:val="2"/>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follows is unofficial (i.e. too fast to understand) </w:t>
      </w:r>
    </w:p>
    <w:p w:rsidR="003C048C" w:rsidRPr="002E6EE6" w:rsidRDefault="003C048C" w:rsidP="00611A18">
      <w:pPr>
        <w:numPr>
          <w:ilvl w:val="2"/>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Shift register holds partial sum </w:t>
      </w:r>
    </w:p>
    <w:p w:rsidR="003C048C" w:rsidRPr="002E6EE6" w:rsidRDefault="003C048C" w:rsidP="00611A18">
      <w:pPr>
        <w:numPr>
          <w:ilvl w:val="2"/>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Real slick is to share this shift reg with multiplier </w:t>
      </w:r>
    </w:p>
    <w:p w:rsidR="003C048C" w:rsidRPr="002E6EE6" w:rsidRDefault="003C048C" w:rsidP="00611A18">
      <w:pPr>
        <w:numPr>
          <w:ilvl w:val="2"/>
          <w:numId w:val="3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will do this circuit later in the course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Assume you have a real OR gate. Assume the two inputs are both zero for an hour. At time t one input becomes 1. The output will OSCILLATE for a while before settling on exactly 1. We want to be sure we don't look at the answer before its ready.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44" style="width:0;height:1.5pt" o:hralign="center" o:hrstd="t" o:hr="t" fillcolor="#a6a6a6" stroked="f"/>
        </w:pic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r w:rsidRPr="002E6EE6">
        <w:rPr>
          <w:rFonts w:ascii="Times New Roman" w:hAnsi="Times New Roman"/>
          <w:b/>
          <w:bCs/>
          <w:sz w:val="28"/>
          <w:szCs w:val="28"/>
          <w:lang w:val="en-US" w:eastAsia="ru-RU"/>
        </w:rPr>
        <w:t>Clocks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4" o:spid="_x0000_i1045" type="#_x0000_t75" alt="http://cs.nyu.edu/courses/fall99/V22.0436-001/clock.png" style="width:449.25pt;height:147pt;visibility:visible">
            <v:imagedata r:id="rId24"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Frequency and period </w:t>
      </w:r>
    </w:p>
    <w:p w:rsidR="003C048C" w:rsidRPr="002E6EE6" w:rsidRDefault="003C048C" w:rsidP="00611A18">
      <w:pPr>
        <w:numPr>
          <w:ilvl w:val="0"/>
          <w:numId w:val="3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Hertz (Hz), Megahertz, Gigahertz vs. Seconds, Microseconds, Nanoseconds </w:t>
      </w:r>
    </w:p>
    <w:p w:rsidR="003C048C" w:rsidRPr="002E6EE6" w:rsidRDefault="003C048C" w:rsidP="00611A18">
      <w:pPr>
        <w:numPr>
          <w:ilvl w:val="0"/>
          <w:numId w:val="3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Old (descriptive) name for Hz is cycles per second (CPS) </w:t>
      </w:r>
    </w:p>
    <w:p w:rsidR="003C048C" w:rsidRPr="002E6EE6" w:rsidRDefault="003C048C" w:rsidP="00611A18">
      <w:pPr>
        <w:numPr>
          <w:ilvl w:val="0"/>
          <w:numId w:val="3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Rate vs. Time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Edges </w:t>
      </w:r>
    </w:p>
    <w:p w:rsidR="003C048C" w:rsidRPr="002E6EE6" w:rsidRDefault="003C048C" w:rsidP="00611A18">
      <w:pPr>
        <w:numPr>
          <w:ilvl w:val="0"/>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Rising Edge; falling edge </w:t>
      </w:r>
    </w:p>
    <w:p w:rsidR="003C048C" w:rsidRPr="002E6EE6" w:rsidRDefault="003C048C" w:rsidP="00611A18">
      <w:pPr>
        <w:numPr>
          <w:ilvl w:val="0"/>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use edge-triggered logic </w:t>
      </w:r>
    </w:p>
    <w:p w:rsidR="003C048C" w:rsidRPr="002E6EE6" w:rsidRDefault="003C048C" w:rsidP="00611A18">
      <w:pPr>
        <w:numPr>
          <w:ilvl w:val="0"/>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State changes occur only on a clock edge </w:t>
      </w:r>
    </w:p>
    <w:p w:rsidR="003C048C" w:rsidRPr="002E6EE6" w:rsidRDefault="003C048C" w:rsidP="00611A18">
      <w:pPr>
        <w:numPr>
          <w:ilvl w:val="0"/>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Will explain later what this really means </w:t>
      </w:r>
    </w:p>
    <w:p w:rsidR="003C048C" w:rsidRPr="002E6EE6" w:rsidRDefault="003C048C" w:rsidP="00611A18">
      <w:pPr>
        <w:numPr>
          <w:ilvl w:val="0"/>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One edge is called the </w:t>
      </w:r>
      <w:r w:rsidRPr="002E6EE6">
        <w:rPr>
          <w:rFonts w:ascii="Times New Roman" w:hAnsi="Times New Roman"/>
          <w:i/>
          <w:iCs/>
          <w:sz w:val="28"/>
          <w:szCs w:val="28"/>
          <w:lang w:val="en-US" w:eastAsia="ru-RU"/>
        </w:rPr>
        <w:t>Active</w:t>
      </w:r>
      <w:r w:rsidRPr="002E6EE6">
        <w:rPr>
          <w:rFonts w:ascii="Times New Roman" w:hAnsi="Times New Roman"/>
          <w:sz w:val="28"/>
          <w:szCs w:val="28"/>
          <w:lang w:val="en-US" w:eastAsia="ru-RU"/>
        </w:rPr>
        <w:t xml:space="preserve"> edge </w:t>
      </w:r>
    </w:p>
    <w:p w:rsidR="003C048C" w:rsidRPr="002E6EE6" w:rsidRDefault="003C048C" w:rsidP="00611A18">
      <w:pPr>
        <w:numPr>
          <w:ilvl w:val="1"/>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edge (rising or falling) on which changes occur </w:t>
      </w:r>
    </w:p>
    <w:p w:rsidR="003C048C" w:rsidRPr="002E6EE6" w:rsidRDefault="003C048C" w:rsidP="00611A18">
      <w:pPr>
        <w:numPr>
          <w:ilvl w:val="1"/>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Choice is technology dependent </w:t>
      </w:r>
    </w:p>
    <w:p w:rsidR="003C048C" w:rsidRPr="002E6EE6" w:rsidRDefault="003C048C" w:rsidP="00611A18">
      <w:pPr>
        <w:numPr>
          <w:ilvl w:val="1"/>
          <w:numId w:val="3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Sometimes trigger on both edges (e.g., RAMBUS memory)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Synchronous system</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we are going to add </w:t>
      </w:r>
      <w:r w:rsidRPr="002E6EE6">
        <w:rPr>
          <w:rFonts w:ascii="Times New Roman" w:hAnsi="Times New Roman"/>
          <w:i/>
          <w:iCs/>
          <w:sz w:val="28"/>
          <w:szCs w:val="28"/>
          <w:lang w:val="en-US" w:eastAsia="ru-RU"/>
        </w:rPr>
        <w:t>state elements</w:t>
      </w:r>
      <w:r w:rsidRPr="002E6EE6">
        <w:rPr>
          <w:rFonts w:ascii="Times New Roman" w:hAnsi="Times New Roman"/>
          <w:sz w:val="28"/>
          <w:szCs w:val="28"/>
          <w:lang w:val="en-US" w:eastAsia="ru-RU"/>
        </w:rPr>
        <w:t xml:space="preserve"> to the combinational circuits we have been using previously.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Remember that a combinational/combinatorial circuits has its outpus determined by its input, i.e. combinatorial circuits do not contain </w:t>
      </w:r>
      <w:r w:rsidRPr="002E6EE6">
        <w:rPr>
          <w:rFonts w:ascii="Times New Roman" w:hAnsi="Times New Roman"/>
          <w:i/>
          <w:iCs/>
          <w:sz w:val="28"/>
          <w:szCs w:val="28"/>
          <w:lang w:val="en-US" w:eastAsia="ru-RU"/>
        </w:rPr>
        <w:t>state</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hyperlink r:id="rId25" w:history="1">
        <w:r w:rsidRPr="002E6EE6">
          <w:rPr>
            <w:rFonts w:ascii="Times New Roman" w:hAnsi="Times New Roman"/>
            <w:color w:val="0000FF"/>
            <w:sz w:val="28"/>
            <w:szCs w:val="28"/>
            <w:u w:val="single"/>
            <w:lang w:val="en-US" w:eastAsia="ru-RU"/>
          </w:rPr>
          <w:t>Reading and writing State Elements.</w:t>
        </w:r>
      </w:hyperlink>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State elements include </w:t>
      </w:r>
      <w:r w:rsidRPr="002E6EE6">
        <w:rPr>
          <w:rFonts w:ascii="Times New Roman" w:hAnsi="Times New Roman"/>
          <w:i/>
          <w:iCs/>
          <w:sz w:val="28"/>
          <w:szCs w:val="28"/>
          <w:lang w:val="en-US" w:eastAsia="ru-RU"/>
        </w:rPr>
        <w:t>state</w:t>
      </w:r>
      <w:r w:rsidRPr="002E6EE6">
        <w:rPr>
          <w:rFonts w:ascii="Times New Roman" w:hAnsi="Times New Roman"/>
          <w:sz w:val="28"/>
          <w:szCs w:val="28"/>
          <w:lang w:val="en-US" w:eastAsia="ru-RU"/>
        </w:rPr>
        <w:t xml:space="preserve"> (naturally).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i.e., memory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state-elements have clock as an input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change state only at active edge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produce output </w:t>
      </w:r>
      <w:r w:rsidRPr="002E6EE6">
        <w:rPr>
          <w:rFonts w:ascii="Times New Roman" w:hAnsi="Times New Roman"/>
          <w:i/>
          <w:iCs/>
          <w:sz w:val="28"/>
          <w:szCs w:val="28"/>
          <w:lang w:val="en-US" w:eastAsia="ru-RU"/>
        </w:rPr>
        <w:t>Always</w:t>
      </w:r>
      <w:r w:rsidRPr="002E6EE6">
        <w:rPr>
          <w:rFonts w:ascii="Times New Roman" w:hAnsi="Times New Roman"/>
          <w:sz w:val="28"/>
          <w:szCs w:val="28"/>
          <w:lang w:val="en-US" w:eastAsia="ru-RU"/>
        </w:rPr>
        <w:t xml:space="preserve">; based on current state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all signals that are written to state elements must be valid at the time of the active edge.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example, if cycle time is 10ns make sure combinational circuit used to compute new state values completes in 10ns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state elements change on active edge, comb circuit stablizes between active edges.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have loops like </w:t>
      </w:r>
      <w:hyperlink r:id="rId26" w:history="1">
        <w:r w:rsidRPr="002E6EE6">
          <w:rPr>
            <w:rFonts w:ascii="Times New Roman" w:hAnsi="Times New Roman"/>
            <w:color w:val="0000FF"/>
            <w:sz w:val="28"/>
            <w:szCs w:val="28"/>
            <w:u w:val="single"/>
            <w:lang w:val="en-US" w:eastAsia="ru-RU"/>
          </w:rPr>
          <w:t>this</w:t>
        </w:r>
      </w:hyperlink>
      <w:r w:rsidRPr="002E6EE6">
        <w:rPr>
          <w:rFonts w:ascii="Times New Roman" w:hAnsi="Times New Roman"/>
          <w:sz w:val="28"/>
          <w:szCs w:val="28"/>
          <w:lang w:val="en-US" w:eastAsia="ru-RU"/>
        </w:rPr>
        <w:t xml:space="preserve">.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Think of registers or memory as state elements. </w:t>
      </w:r>
    </w:p>
    <w:p w:rsidR="003C048C" w:rsidRPr="002E6EE6" w:rsidRDefault="003C048C" w:rsidP="00611A18">
      <w:pPr>
        <w:numPr>
          <w:ilvl w:val="0"/>
          <w:numId w:val="3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loop like the above is a cycle of the computer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r w:rsidRPr="002E6EE6">
        <w:rPr>
          <w:rFonts w:ascii="Times New Roman" w:hAnsi="Times New Roman"/>
          <w:b/>
          <w:bCs/>
          <w:sz w:val="28"/>
          <w:szCs w:val="28"/>
          <w:lang w:val="en-US" w:eastAsia="ru-RU"/>
        </w:rPr>
        <w:t>Memory Elements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want </w:t>
      </w:r>
      <w:r w:rsidRPr="002E6EE6">
        <w:rPr>
          <w:rFonts w:ascii="Times New Roman" w:hAnsi="Times New Roman"/>
          <w:i/>
          <w:iCs/>
          <w:sz w:val="28"/>
          <w:szCs w:val="28"/>
          <w:lang w:val="en-US" w:eastAsia="ru-RU"/>
        </w:rPr>
        <w:t>edge-triggered clocked</w:t>
      </w:r>
      <w:r w:rsidRPr="002E6EE6">
        <w:rPr>
          <w:rFonts w:ascii="Times New Roman" w:hAnsi="Times New Roman"/>
          <w:sz w:val="28"/>
          <w:szCs w:val="28"/>
          <w:lang w:val="en-US" w:eastAsia="ru-RU"/>
        </w:rPr>
        <w:t xml:space="preserve"> memory and will only use </w:t>
      </w:r>
      <w:r w:rsidRPr="002E6EE6">
        <w:rPr>
          <w:rFonts w:ascii="Times New Roman" w:hAnsi="Times New Roman"/>
          <w:i/>
          <w:iCs/>
          <w:sz w:val="28"/>
          <w:szCs w:val="28"/>
          <w:lang w:val="en-US" w:eastAsia="ru-RU"/>
        </w:rPr>
        <w:t>edge-triggered clocked</w:t>
      </w:r>
      <w:r w:rsidRPr="002E6EE6">
        <w:rPr>
          <w:rFonts w:ascii="Times New Roman" w:hAnsi="Times New Roman"/>
          <w:sz w:val="28"/>
          <w:szCs w:val="28"/>
          <w:lang w:val="en-US" w:eastAsia="ru-RU"/>
        </w:rPr>
        <w:t xml:space="preserve"> memory in our designs. However we get there by stages. We first show how to build </w:t>
      </w:r>
      <w:r w:rsidRPr="002E6EE6">
        <w:rPr>
          <w:rFonts w:ascii="Times New Roman" w:hAnsi="Times New Roman"/>
          <w:i/>
          <w:iCs/>
          <w:sz w:val="28"/>
          <w:szCs w:val="28"/>
          <w:lang w:val="en-US" w:eastAsia="ru-RU"/>
        </w:rPr>
        <w:t>unclocked</w:t>
      </w:r>
      <w:r w:rsidRPr="002E6EE6">
        <w:rPr>
          <w:rFonts w:ascii="Times New Roman" w:hAnsi="Times New Roman"/>
          <w:sz w:val="28"/>
          <w:szCs w:val="28"/>
          <w:lang w:val="en-US" w:eastAsia="ru-RU"/>
        </w:rPr>
        <w:t xml:space="preserve"> memory; then using </w:t>
      </w:r>
      <w:r w:rsidRPr="002E6EE6">
        <w:rPr>
          <w:rFonts w:ascii="Times New Roman" w:hAnsi="Times New Roman"/>
          <w:i/>
          <w:iCs/>
          <w:sz w:val="28"/>
          <w:szCs w:val="28"/>
          <w:lang w:val="en-US" w:eastAsia="ru-RU"/>
        </w:rPr>
        <w:t>unclocked</w:t>
      </w:r>
      <w:r w:rsidRPr="002E6EE6">
        <w:rPr>
          <w:rFonts w:ascii="Times New Roman" w:hAnsi="Times New Roman"/>
          <w:sz w:val="28"/>
          <w:szCs w:val="28"/>
          <w:lang w:val="en-US" w:eastAsia="ru-RU"/>
        </w:rPr>
        <w:t xml:space="preserve"> memory we build </w:t>
      </w:r>
      <w:r w:rsidRPr="002E6EE6">
        <w:rPr>
          <w:rFonts w:ascii="Times New Roman" w:hAnsi="Times New Roman"/>
          <w:i/>
          <w:iCs/>
          <w:sz w:val="28"/>
          <w:szCs w:val="28"/>
          <w:lang w:val="en-US" w:eastAsia="ru-RU"/>
        </w:rPr>
        <w:t>level-sensitive clocked</w:t>
      </w:r>
      <w:r w:rsidRPr="002E6EE6">
        <w:rPr>
          <w:rFonts w:ascii="Times New Roman" w:hAnsi="Times New Roman"/>
          <w:sz w:val="28"/>
          <w:szCs w:val="28"/>
          <w:lang w:val="en-US" w:eastAsia="ru-RU"/>
        </w:rPr>
        <w:t xml:space="preserve"> memory; finally from </w:t>
      </w:r>
      <w:r w:rsidRPr="002E6EE6">
        <w:rPr>
          <w:rFonts w:ascii="Times New Roman" w:hAnsi="Times New Roman"/>
          <w:i/>
          <w:iCs/>
          <w:sz w:val="28"/>
          <w:szCs w:val="28"/>
          <w:lang w:val="en-US" w:eastAsia="ru-RU"/>
        </w:rPr>
        <w:t>level-sensitive clocked</w:t>
      </w:r>
      <w:r w:rsidRPr="002E6EE6">
        <w:rPr>
          <w:rFonts w:ascii="Times New Roman" w:hAnsi="Times New Roman"/>
          <w:sz w:val="28"/>
          <w:szCs w:val="28"/>
          <w:lang w:val="en-US" w:eastAsia="ru-RU"/>
        </w:rPr>
        <w:t xml:space="preserve"> memory we build </w:t>
      </w:r>
      <w:r w:rsidRPr="002E6EE6">
        <w:rPr>
          <w:rFonts w:ascii="Times New Roman" w:hAnsi="Times New Roman"/>
          <w:i/>
          <w:iCs/>
          <w:sz w:val="28"/>
          <w:szCs w:val="28"/>
          <w:lang w:val="en-US" w:eastAsia="ru-RU"/>
        </w:rPr>
        <w:t>edge-triggered clocked</w:t>
      </w:r>
      <w:r w:rsidRPr="002E6EE6">
        <w:rPr>
          <w:rFonts w:ascii="Times New Roman" w:hAnsi="Times New Roman"/>
          <w:sz w:val="28"/>
          <w:szCs w:val="28"/>
          <w:lang w:val="en-US" w:eastAsia="ru-RU"/>
        </w:rPr>
        <w:t xml:space="preserve"> memory.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Unclocked Memory</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5" o:spid="_x0000_i1046" type="#_x0000_t75" alt="http://cs.nyu.edu/courses/fall99/V22.0436-001/s-r-latch.png" style="width:264pt;height:204pt;visibility:visible">
            <v:imagedata r:id="rId27"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S-R latch (set-reset) </w:t>
      </w:r>
    </w:p>
    <w:p w:rsidR="003C048C" w:rsidRPr="002E6EE6" w:rsidRDefault="003C048C" w:rsidP="00611A18">
      <w:pPr>
        <w:numPr>
          <w:ilvl w:val="0"/>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«Cross-coupled» nor gates </w:t>
      </w:r>
    </w:p>
    <w:p w:rsidR="003C048C" w:rsidRPr="002E6EE6" w:rsidRDefault="003C048C" w:rsidP="00611A18">
      <w:pPr>
        <w:numPr>
          <w:ilvl w:val="0"/>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i/>
          <w:iCs/>
          <w:sz w:val="28"/>
          <w:szCs w:val="28"/>
          <w:lang w:val="en-US" w:eastAsia="ru-RU"/>
        </w:rPr>
        <w:t>Don't</w:t>
      </w:r>
      <w:r w:rsidRPr="002E6EE6">
        <w:rPr>
          <w:rFonts w:ascii="Times New Roman" w:hAnsi="Times New Roman"/>
          <w:sz w:val="28"/>
          <w:szCs w:val="28"/>
          <w:lang w:val="en-US" w:eastAsia="ru-RU"/>
        </w:rPr>
        <w:t xml:space="preserve"> assert both S and R at once </w:t>
      </w:r>
    </w:p>
    <w:p w:rsidR="003C048C" w:rsidRPr="002E6EE6" w:rsidRDefault="003C048C" w:rsidP="00611A18">
      <w:pPr>
        <w:numPr>
          <w:ilvl w:val="0"/>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When S is asserted (i.e., S=1 and R=0)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latch is </w:t>
      </w:r>
      <w:r w:rsidRPr="002E6EE6">
        <w:rPr>
          <w:rFonts w:ascii="Times New Roman" w:hAnsi="Times New Roman"/>
          <w:b/>
          <w:bCs/>
          <w:sz w:val="28"/>
          <w:szCs w:val="28"/>
          <w:lang w:val="en-US" w:eastAsia="ru-RU"/>
        </w:rPr>
        <w:t>Set</w:t>
      </w:r>
      <w:r w:rsidRPr="002E6EE6">
        <w:rPr>
          <w:rFonts w:ascii="Times New Roman" w:hAnsi="Times New Roman"/>
          <w:sz w:val="28"/>
          <w:szCs w:val="28"/>
          <w:lang w:val="en-US" w:eastAsia="ru-RU"/>
        </w:rPr>
        <w:t xml:space="preserve"> (that's why it is called S)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Q becomes true (Q is the output of the latch)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Q' becomes false (Q' is the complemented output) </w:t>
      </w:r>
    </w:p>
    <w:p w:rsidR="003C048C" w:rsidRPr="002E6EE6" w:rsidRDefault="003C048C" w:rsidP="00611A18">
      <w:pPr>
        <w:numPr>
          <w:ilvl w:val="0"/>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When R is asserted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latch is </w:t>
      </w:r>
      <w:r w:rsidRPr="002E6EE6">
        <w:rPr>
          <w:rFonts w:ascii="Times New Roman" w:hAnsi="Times New Roman"/>
          <w:b/>
          <w:bCs/>
          <w:sz w:val="28"/>
          <w:szCs w:val="28"/>
          <w:lang w:val="en-US" w:eastAsia="ru-RU"/>
        </w:rPr>
        <w:t>Reset</w:t>
      </w:r>
      <w:r w:rsidRPr="002E6EE6">
        <w:rPr>
          <w:rFonts w:ascii="Times New Roman" w:hAnsi="Times New Roman"/>
          <w:sz w:val="28"/>
          <w:szCs w:val="28"/>
          <w:lang w:val="en-US" w:eastAsia="ru-RU"/>
        </w:rPr>
        <w:t xml:space="preserve">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Q becomes false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Q' becomes true </w:t>
      </w:r>
    </w:p>
    <w:p w:rsidR="003C048C" w:rsidRPr="002E6EE6" w:rsidRDefault="003C048C" w:rsidP="00611A18">
      <w:pPr>
        <w:numPr>
          <w:ilvl w:val="0"/>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When neither one is asserted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latch remains the same, i.e. Q and Q' stay as they were </w:t>
      </w:r>
    </w:p>
    <w:p w:rsidR="003C048C" w:rsidRPr="002E6EE6" w:rsidRDefault="003C048C" w:rsidP="00611A18">
      <w:pPr>
        <w:numPr>
          <w:ilvl w:val="1"/>
          <w:numId w:val="3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is the </w:t>
      </w:r>
      <w:r w:rsidRPr="002E6EE6">
        <w:rPr>
          <w:rFonts w:ascii="Times New Roman" w:hAnsi="Times New Roman"/>
          <w:i/>
          <w:iCs/>
          <w:sz w:val="28"/>
          <w:szCs w:val="28"/>
          <w:lang w:val="en-US" w:eastAsia="ru-RU"/>
        </w:rPr>
        <w:t>memory</w:t>
      </w:r>
      <w:r w:rsidRPr="002E6EE6">
        <w:rPr>
          <w:rFonts w:ascii="Times New Roman" w:hAnsi="Times New Roman"/>
          <w:sz w:val="28"/>
          <w:szCs w:val="28"/>
          <w:lang w:val="en-US" w:eastAsia="ru-RU"/>
        </w:rPr>
        <w:t xml:space="preserve"> aspect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Clocked Memory: Flip-flops and latches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S-R latch defined above is not clocked memory. Unfortunately the terminology is not perfect.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both </w:t>
      </w:r>
      <w:r w:rsidRPr="002E6EE6">
        <w:rPr>
          <w:rFonts w:ascii="Times New Roman" w:hAnsi="Times New Roman"/>
          <w:b/>
          <w:bCs/>
          <w:sz w:val="28"/>
          <w:szCs w:val="28"/>
          <w:lang w:val="en-US" w:eastAsia="ru-RU"/>
        </w:rPr>
        <w:t>flip-flops</w:t>
      </w:r>
      <w:r w:rsidRPr="002E6EE6">
        <w:rPr>
          <w:rFonts w:ascii="Times New Roman" w:hAnsi="Times New Roman"/>
          <w:sz w:val="28"/>
          <w:szCs w:val="28"/>
          <w:lang w:val="en-US" w:eastAsia="ru-RU"/>
        </w:rPr>
        <w:t xml:space="preserve"> and </w:t>
      </w:r>
      <w:r w:rsidRPr="002E6EE6">
        <w:rPr>
          <w:rFonts w:ascii="Times New Roman" w:hAnsi="Times New Roman"/>
          <w:b/>
          <w:bCs/>
          <w:sz w:val="28"/>
          <w:szCs w:val="28"/>
          <w:lang w:val="en-US" w:eastAsia="ru-RU"/>
        </w:rPr>
        <w:t>latches</w:t>
      </w:r>
      <w:r w:rsidRPr="002E6EE6">
        <w:rPr>
          <w:rFonts w:ascii="Times New Roman" w:hAnsi="Times New Roman"/>
          <w:sz w:val="28"/>
          <w:szCs w:val="28"/>
          <w:lang w:val="en-US" w:eastAsia="ru-RU"/>
        </w:rPr>
        <w:t xml:space="preserve"> the output equals the value stored in the structure. Both have an input and an output (and the complemented output) and a clock input as well. The clock determines when the internal value is set to the current input. For a latch, the change occurs whenever the clock is asserted (level sensitive). For a flip-flop, the change only occurs during the active edge.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D latch</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D is for data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6" o:spid="_x0000_i1047" type="#_x0000_t75" alt="http://cs.nyu.edu/courses/fall99/V22.0436-001/d-latch.png" style="width:312pt;height:225.75pt;visibility:visible">
            <v:imagedata r:id="rId28" o:title=""/>
          </v:shape>
        </w:pict>
      </w:r>
    </w:p>
    <w:p w:rsidR="003C048C" w:rsidRPr="002E6EE6" w:rsidRDefault="003C048C" w:rsidP="00611A18">
      <w:pPr>
        <w:numPr>
          <w:ilvl w:val="0"/>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left part uses the clock. </w:t>
      </w:r>
    </w:p>
    <w:p w:rsidR="003C048C" w:rsidRPr="002E6EE6" w:rsidRDefault="003C048C" w:rsidP="00611A18">
      <w:pPr>
        <w:numPr>
          <w:ilvl w:val="1"/>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When the clock is low, both R and S are forced low </w:t>
      </w:r>
    </w:p>
    <w:p w:rsidR="003C048C" w:rsidRPr="002E6EE6" w:rsidRDefault="003C048C" w:rsidP="00611A18">
      <w:pPr>
        <w:numPr>
          <w:ilvl w:val="1"/>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When the clock is high, S=D and R=D' so the value store is D </w:t>
      </w:r>
    </w:p>
    <w:p w:rsidR="003C048C" w:rsidRPr="002E6EE6" w:rsidRDefault="003C048C" w:rsidP="00611A18">
      <w:pPr>
        <w:numPr>
          <w:ilvl w:val="0"/>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Output changes when input changes and the clock is asserted </w:t>
      </w:r>
    </w:p>
    <w:p w:rsidR="003C048C" w:rsidRPr="002E6EE6" w:rsidRDefault="003C048C" w:rsidP="00611A18">
      <w:pPr>
        <w:numPr>
          <w:ilvl w:val="0"/>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i/>
          <w:iCs/>
          <w:sz w:val="28"/>
          <w:szCs w:val="28"/>
          <w:lang w:val="en-US" w:eastAsia="ru-RU"/>
        </w:rPr>
        <w:t>Level sensitive</w:t>
      </w:r>
      <w:r w:rsidRPr="002E6EE6">
        <w:rPr>
          <w:rFonts w:ascii="Times New Roman" w:hAnsi="Times New Roman"/>
          <w:sz w:val="28"/>
          <w:szCs w:val="28"/>
          <w:lang w:val="en-US" w:eastAsia="ru-RU"/>
        </w:rPr>
        <w:t xml:space="preserve"> rather than </w:t>
      </w:r>
      <w:r w:rsidRPr="002E6EE6">
        <w:rPr>
          <w:rFonts w:ascii="Times New Roman" w:hAnsi="Times New Roman"/>
          <w:i/>
          <w:iCs/>
          <w:sz w:val="28"/>
          <w:szCs w:val="28"/>
          <w:lang w:val="en-US" w:eastAsia="ru-RU"/>
        </w:rPr>
        <w:t>edge triggered</w:t>
      </w:r>
      <w:r w:rsidRPr="002E6EE6">
        <w:rPr>
          <w:rFonts w:ascii="Times New Roman" w:hAnsi="Times New Roman"/>
          <w:sz w:val="28"/>
          <w:szCs w:val="28"/>
          <w:lang w:val="en-US" w:eastAsia="ru-RU"/>
        </w:rPr>
        <w:t xml:space="preserve"> </w:t>
      </w:r>
    </w:p>
    <w:p w:rsidR="003C048C" w:rsidRPr="002E6EE6" w:rsidRDefault="003C048C" w:rsidP="00611A18">
      <w:pPr>
        <w:numPr>
          <w:ilvl w:val="0"/>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Sometimes called a </w:t>
      </w:r>
      <w:r w:rsidRPr="002E6EE6">
        <w:rPr>
          <w:rFonts w:ascii="Times New Roman" w:hAnsi="Times New Roman"/>
          <w:i/>
          <w:iCs/>
          <w:sz w:val="28"/>
          <w:szCs w:val="28"/>
          <w:lang w:val="en-US" w:eastAsia="ru-RU"/>
        </w:rPr>
        <w:t>transparent</w:t>
      </w:r>
      <w:r w:rsidRPr="002E6EE6">
        <w:rPr>
          <w:rFonts w:ascii="Times New Roman" w:hAnsi="Times New Roman"/>
          <w:sz w:val="28"/>
          <w:szCs w:val="28"/>
          <w:lang w:val="en-US" w:eastAsia="ru-RU"/>
        </w:rPr>
        <w:t xml:space="preserve"> latch </w:t>
      </w:r>
    </w:p>
    <w:p w:rsidR="003C048C" w:rsidRPr="002E6EE6" w:rsidRDefault="003C048C" w:rsidP="00611A18">
      <w:pPr>
        <w:numPr>
          <w:ilvl w:val="0"/>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won't use these in designs </w:t>
      </w:r>
    </w:p>
    <w:p w:rsidR="003C048C" w:rsidRPr="002E6EE6" w:rsidRDefault="003C048C" w:rsidP="00611A18">
      <w:pPr>
        <w:numPr>
          <w:ilvl w:val="0"/>
          <w:numId w:val="3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right part is the S-R (unclocked) latch we just did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 the traces below notice how the output follows the input when the clock is high and remains constant when the clock is low. We assume the stored value is initially low.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7" o:spid="_x0000_i1048" type="#_x0000_t75" alt="http://cs.nyu.edu/courses/fall99/V22.0436-001/d-latch-operation.png" style="width:330pt;height:108pt;visibility:visible">
            <v:imagedata r:id="rId29" o:title=""/>
          </v:shape>
        </w:pic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D or Master-Slave Flip-flop</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8" o:spid="_x0000_i1049" type="#_x0000_t75" alt="http://cs.nyu.edu/courses/fall99/V22.0436-001/d-flop.png" style="width:310.5pt;height:201pt;visibility:visible">
            <v:imagedata r:id="rId30"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was our goal. We now have an edge-triggered, clocked memory.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Built from D latches, which are transparent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result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transparent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Changes on the active edge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one has the falling edge as active edge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Sometimes called a master-slave flip-flop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substructures with letters reused having different meaning (block structure a la algol)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Master latch (the left one) is set during the time clock is asserted. Remember that the latch is transparent, i.e. follows its input when its clock is asserted. But the second latch is ignoring its input at this time. When the clock falls, the 2nd latch pays attention and the first latch keeps producing whatever D was at fall-time. </w:t>
      </w:r>
    </w:p>
    <w:p w:rsidR="003C048C" w:rsidRPr="002E6EE6" w:rsidRDefault="003C048C" w:rsidP="00611A18">
      <w:pPr>
        <w:numPr>
          <w:ilvl w:val="0"/>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Actually D must remain constant for some time around the active edge. </w:t>
      </w:r>
    </w:p>
    <w:p w:rsidR="003C048C" w:rsidRPr="002E6EE6" w:rsidRDefault="003C048C" w:rsidP="00611A18">
      <w:pPr>
        <w:numPr>
          <w:ilvl w:val="1"/>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w:t>
      </w:r>
      <w:r w:rsidRPr="002E6EE6">
        <w:rPr>
          <w:rFonts w:ascii="Times New Roman" w:hAnsi="Times New Roman"/>
          <w:i/>
          <w:iCs/>
          <w:sz w:val="28"/>
          <w:szCs w:val="28"/>
          <w:lang w:val="en-US" w:eastAsia="ru-RU"/>
        </w:rPr>
        <w:t>set-up</w:t>
      </w:r>
      <w:r w:rsidRPr="002E6EE6">
        <w:rPr>
          <w:rFonts w:ascii="Times New Roman" w:hAnsi="Times New Roman"/>
          <w:sz w:val="28"/>
          <w:szCs w:val="28"/>
          <w:lang w:val="en-US" w:eastAsia="ru-RU"/>
        </w:rPr>
        <w:t xml:space="preserve"> time </w:t>
      </w:r>
      <w:r w:rsidRPr="002E6EE6">
        <w:rPr>
          <w:rFonts w:ascii="Times New Roman" w:hAnsi="Times New Roman"/>
          <w:i/>
          <w:iCs/>
          <w:sz w:val="28"/>
          <w:szCs w:val="28"/>
          <w:lang w:val="en-US" w:eastAsia="ru-RU"/>
        </w:rPr>
        <w:t>before</w:t>
      </w:r>
      <w:r w:rsidRPr="002E6EE6">
        <w:rPr>
          <w:rFonts w:ascii="Times New Roman" w:hAnsi="Times New Roman"/>
          <w:sz w:val="28"/>
          <w:szCs w:val="28"/>
          <w:lang w:val="en-US" w:eastAsia="ru-RU"/>
        </w:rPr>
        <w:t xml:space="preserve"> the edge </w:t>
      </w:r>
    </w:p>
    <w:p w:rsidR="003C048C" w:rsidRPr="002E6EE6" w:rsidRDefault="003C048C" w:rsidP="00611A18">
      <w:pPr>
        <w:numPr>
          <w:ilvl w:val="1"/>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w:t>
      </w:r>
      <w:r w:rsidRPr="002E6EE6">
        <w:rPr>
          <w:rFonts w:ascii="Times New Roman" w:hAnsi="Times New Roman"/>
          <w:i/>
          <w:iCs/>
          <w:sz w:val="28"/>
          <w:szCs w:val="28"/>
          <w:lang w:val="en-US" w:eastAsia="ru-RU"/>
        </w:rPr>
        <w:t>hold</w:t>
      </w:r>
      <w:r w:rsidRPr="002E6EE6">
        <w:rPr>
          <w:rFonts w:ascii="Times New Roman" w:hAnsi="Times New Roman"/>
          <w:sz w:val="28"/>
          <w:szCs w:val="28"/>
          <w:lang w:val="en-US" w:eastAsia="ru-RU"/>
        </w:rPr>
        <w:t xml:space="preserve"> time </w:t>
      </w:r>
      <w:r w:rsidRPr="002E6EE6">
        <w:rPr>
          <w:rFonts w:ascii="Times New Roman" w:hAnsi="Times New Roman"/>
          <w:i/>
          <w:iCs/>
          <w:sz w:val="28"/>
          <w:szCs w:val="28"/>
          <w:lang w:val="en-US" w:eastAsia="ru-RU"/>
        </w:rPr>
        <w:t>after</w:t>
      </w:r>
      <w:r w:rsidRPr="002E6EE6">
        <w:rPr>
          <w:rFonts w:ascii="Times New Roman" w:hAnsi="Times New Roman"/>
          <w:sz w:val="28"/>
          <w:szCs w:val="28"/>
          <w:lang w:val="en-US" w:eastAsia="ru-RU"/>
        </w:rPr>
        <w:t xml:space="preserve"> the edge </w:t>
      </w:r>
    </w:p>
    <w:p w:rsidR="003C048C" w:rsidRPr="002E6EE6" w:rsidRDefault="003C048C" w:rsidP="00611A18">
      <w:pPr>
        <w:numPr>
          <w:ilvl w:val="1"/>
          <w:numId w:val="4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See diagram below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29" o:spid="_x0000_i1050" type="#_x0000_t75" alt="http://cs.nyu.edu/courses/fall99/V22.0436-001/d-flop-operation.png" style="width:342.75pt;height:112.5pt;visibility:visible">
            <v:imagedata r:id="rId31"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how much less wiggly the output is with the master-slave flop than before with the transparent latch. As before we are assuming the output is initially low.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Try moving the inverter to the other latch What has changed?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0" o:spid="_x0000_i1051" type="#_x0000_t75" alt="http://cs.nyu.edu/courses/fall99/V22.0436-001/setup-hold.png" style="width:345.75pt;height:198.75pt;visibility:visible">
            <v:imagedata r:id="rId32"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picture shows the setup and hold times discussed above. It is crucial when building circuits with flip flops that D is stable during the interval between the setup and hold times. Note that D is wild outside the critical interval, but that is OK.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B.18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52" style="width:0;height:1.5pt" o:hralign="center" o:hrstd="t" o:hr="t" fillcolor="#a6a6a6" stroked="f"/>
        </w:pic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Registers</w:t>
      </w:r>
    </w:p>
    <w:p w:rsidR="003C048C" w:rsidRPr="002E6EE6" w:rsidRDefault="003C048C" w:rsidP="00611A18">
      <w:pPr>
        <w:numPr>
          <w:ilvl w:val="0"/>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Basically just an array of D flip-flops </w:t>
      </w:r>
    </w:p>
    <w:p w:rsidR="003C048C" w:rsidRPr="002E6EE6" w:rsidRDefault="003C048C" w:rsidP="00611A18">
      <w:pPr>
        <w:numPr>
          <w:ilvl w:val="0"/>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what if you don't want to change the register during a particular cycle? </w:t>
      </w:r>
    </w:p>
    <w:p w:rsidR="003C048C" w:rsidRPr="002E6EE6" w:rsidRDefault="003C048C" w:rsidP="00611A18">
      <w:pPr>
        <w:numPr>
          <w:ilvl w:val="0"/>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Introduce another input, the </w:t>
      </w:r>
      <w:r w:rsidRPr="002E6EE6">
        <w:rPr>
          <w:rFonts w:ascii="Times New Roman" w:hAnsi="Times New Roman"/>
          <w:i/>
          <w:iCs/>
          <w:sz w:val="28"/>
          <w:szCs w:val="28"/>
          <w:lang w:val="en-US" w:eastAsia="ru-RU"/>
        </w:rPr>
        <w:t>write line</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3" o:spid="_x0000_i1053" type="#_x0000_t75" alt="http://cs.nyu.edu/courses/fall99/V22.0436-001/register-orig.png" style="width:236.25pt;height:111.75pt;visibility:visible">
            <v:imagedata r:id="rId33" o:title=""/>
          </v:shape>
        </w:pict>
      </w:r>
    </w:p>
    <w:p w:rsidR="003C048C" w:rsidRPr="002E6EE6" w:rsidRDefault="003C048C" w:rsidP="00611A18">
      <w:pPr>
        <w:numPr>
          <w:ilvl w:val="0"/>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write line is used to «gate the clock»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book forgot the write line.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Clearly if the write line is high forever, the clock input to the register is passed right along to the D flop and hence the input to the register is stored in the D flop when the active edge occurs (for us the falling edge).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Also clear is that if the write line is low forever, the clock to the D flop is always low so has no edges and no writing occurs.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what about changing the write line?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Assert or deassert the write line while the clock is low and keep it at this value until the clock is low again.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 so good! Must have the write line correct quite a while before the active edge. That is you must know whether you are writing quite a while in advance. </w: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Better to do things so the write line must be correct when the clock is high (i.e., just before the active edge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4" o:spid="_x0000_i1054" type="#_x0000_t75" alt="http://cs.nyu.edu/courses/fall99/V22.0436-001/register-improved.png" style="width:272.25pt;height:128.25pt;visibility:visible">
            <v:imagedata r:id="rId34" o:title=""/>
          </v:shape>
        </w:pict>
      </w:r>
    </w:p>
    <w:p w:rsidR="003C048C" w:rsidRPr="002E6EE6" w:rsidRDefault="003C048C" w:rsidP="00611A18">
      <w:pPr>
        <w:numPr>
          <w:ilvl w:val="1"/>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 alternative is to use an </w:t>
      </w:r>
      <w:r w:rsidRPr="002E6EE6">
        <w:rPr>
          <w:rFonts w:ascii="Times New Roman" w:hAnsi="Times New Roman"/>
          <w:i/>
          <w:iCs/>
          <w:sz w:val="28"/>
          <w:szCs w:val="28"/>
          <w:lang w:val="en-US" w:eastAsia="ru-RU"/>
        </w:rPr>
        <w:t>active low</w:t>
      </w:r>
      <w:r w:rsidRPr="002E6EE6">
        <w:rPr>
          <w:rFonts w:ascii="Times New Roman" w:hAnsi="Times New Roman"/>
          <w:sz w:val="28"/>
          <w:szCs w:val="28"/>
          <w:lang w:val="en-US" w:eastAsia="ru-RU"/>
        </w:rPr>
        <w:t xml:space="preserve"> write line, i.e. have a W' input.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5" o:spid="_x0000_i1055" type="#_x0000_t75" alt="http://cs.nyu.edu/courses/fall99/V22.0436-001/register-active-low.png" style="width:256.5pt;height:119.25pt;visibility:visible">
            <v:imagedata r:id="rId35" o:title=""/>
          </v:shape>
        </w:pict>
      </w:r>
    </w:p>
    <w:p w:rsidR="003C048C" w:rsidRPr="002E6EE6" w:rsidRDefault="003C048C" w:rsidP="00611A18">
      <w:pPr>
        <w:numPr>
          <w:ilvl w:val="0"/>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Must have write line and data line valid during setup and hold times </w:t>
      </w:r>
    </w:p>
    <w:p w:rsidR="003C048C" w:rsidRPr="002E6EE6" w:rsidRDefault="003C048C" w:rsidP="00611A18">
      <w:pPr>
        <w:numPr>
          <w:ilvl w:val="0"/>
          <w:numId w:val="4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do a multibit register, just use multiple D flopss.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6" o:spid="_x0000_i1056" type="#_x0000_t75" alt="http://cs.nyu.edu/courses/fall99/V22.0436-001/register-3bit.png" style="width:382.5pt;height:232.5pt;visibility:visible">
            <v:imagedata r:id="rId36" o:title=""/>
          </v:shape>
        </w:pic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Register File</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Set of registers each numbered </w:t>
      </w:r>
    </w:p>
    <w:p w:rsidR="003C048C" w:rsidRPr="002E6EE6" w:rsidRDefault="003C048C" w:rsidP="00611A18">
      <w:pPr>
        <w:numPr>
          <w:ilvl w:val="0"/>
          <w:numId w:val="4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Supply reg#, write line, and data (if a write) </w:t>
      </w:r>
    </w:p>
    <w:p w:rsidR="003C048C" w:rsidRPr="002E6EE6" w:rsidRDefault="003C048C" w:rsidP="00611A18">
      <w:pPr>
        <w:numPr>
          <w:ilvl w:val="0"/>
          <w:numId w:val="4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read and write same reg same cycle. You read the old value and then the written value replaces this old value for subsequent cycles. </w:t>
      </w:r>
    </w:p>
    <w:p w:rsidR="003C048C" w:rsidRPr="002E6EE6" w:rsidRDefault="003C048C" w:rsidP="00611A18">
      <w:pPr>
        <w:numPr>
          <w:ilvl w:val="0"/>
          <w:numId w:val="4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Often have several read and write ports so that several registers can be read and written during one cycle. </w:t>
      </w:r>
    </w:p>
    <w:p w:rsidR="003C048C" w:rsidRPr="002E6EE6" w:rsidRDefault="003C048C" w:rsidP="00611A18">
      <w:pPr>
        <w:numPr>
          <w:ilvl w:val="0"/>
          <w:numId w:val="4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will do 2 read ports and one write port since that is needed for ALU ops. This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adequate for superscalar (or EPIC) or any other system where more than one operation is to be calculated each cycle.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7" o:spid="_x0000_i1057" type="#_x0000_t75" alt="http://cs.nyu.edu/courses/fall99/V22.0436-001/register-file.png" style="width:294.75pt;height:210.75pt;visibility:visible">
            <v:imagedata r:id="rId37"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read just need mux from register file to select correct register. </w:t>
      </w:r>
    </w:p>
    <w:p w:rsidR="003C048C" w:rsidRPr="002E6EE6" w:rsidRDefault="003C048C" w:rsidP="00611A18">
      <w:pPr>
        <w:numPr>
          <w:ilvl w:val="0"/>
          <w:numId w:val="4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Have one of these for each read port </w:t>
      </w:r>
    </w:p>
    <w:p w:rsidR="003C048C" w:rsidRPr="002E6EE6" w:rsidRDefault="003C048C" w:rsidP="00611A18">
      <w:pPr>
        <w:numPr>
          <w:ilvl w:val="0"/>
          <w:numId w:val="4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Each is an n to 1 mux, b bits wide; where </w:t>
      </w:r>
    </w:p>
    <w:p w:rsidR="003C048C" w:rsidRPr="002E6EE6" w:rsidRDefault="003C048C" w:rsidP="00611A18">
      <w:pPr>
        <w:numPr>
          <w:ilvl w:val="1"/>
          <w:numId w:val="4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 is the number of registers (32 for MIPS) </w:t>
      </w:r>
    </w:p>
    <w:p w:rsidR="003C048C" w:rsidRPr="002E6EE6" w:rsidRDefault="003C048C" w:rsidP="00611A18">
      <w:pPr>
        <w:numPr>
          <w:ilvl w:val="1"/>
          <w:numId w:val="4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 is the width of each register (32 for MIPS)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38" o:spid="_x0000_i1058" type="#_x0000_t75" alt="http://cs.nyu.edu/courses/fall99/V22.0436-001/read-ports.png" style="width:369pt;height:322.5pt;visibility:visible">
            <v:imagedata r:id="rId38"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writes use a decoder on register number to determine which register to write. Note that 3 errors in the book's figure were fixed </w:t>
      </w:r>
    </w:p>
    <w:p w:rsidR="003C048C" w:rsidRPr="002E6EE6" w:rsidRDefault="003C048C" w:rsidP="00611A18">
      <w:pPr>
        <w:numPr>
          <w:ilvl w:val="0"/>
          <w:numId w:val="4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decoder is log n to n </w:t>
      </w:r>
    </w:p>
    <w:p w:rsidR="003C048C" w:rsidRPr="002E6EE6" w:rsidRDefault="003C048C" w:rsidP="00611A18">
      <w:pPr>
        <w:numPr>
          <w:ilvl w:val="0"/>
          <w:numId w:val="4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decoder outputs numbered 0 to n-1 (NOT n) </w:t>
      </w:r>
    </w:p>
    <w:p w:rsidR="003C048C" w:rsidRPr="002E6EE6" w:rsidRDefault="003C048C" w:rsidP="00611A18">
      <w:pPr>
        <w:numPr>
          <w:ilvl w:val="0"/>
          <w:numId w:val="4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clock is needed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idea is to gate the write line with the output of the decoder. In particular, we should perform a write to register r this cycle providing </w:t>
      </w:r>
    </w:p>
    <w:p w:rsidR="003C048C" w:rsidRPr="002E6EE6" w:rsidRDefault="003C048C" w:rsidP="00611A18">
      <w:pPr>
        <w:numPr>
          <w:ilvl w:val="0"/>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Recall that the inputs to a register are W, the write line, D the data to write (if the write line is asserted) and the clock. </w:t>
      </w:r>
    </w:p>
    <w:p w:rsidR="003C048C" w:rsidRPr="002E6EE6" w:rsidRDefault="003C048C" w:rsidP="00611A18">
      <w:pPr>
        <w:numPr>
          <w:ilvl w:val="0"/>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clock to each register is simply the clock input to the register file. </w:t>
      </w:r>
    </w:p>
    <w:p w:rsidR="003C048C" w:rsidRPr="002E6EE6" w:rsidRDefault="003C048C" w:rsidP="00611A18">
      <w:pPr>
        <w:numPr>
          <w:ilvl w:val="0"/>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data to each register is simply the write data to the register file. </w:t>
      </w:r>
    </w:p>
    <w:p w:rsidR="003C048C" w:rsidRPr="002E6EE6" w:rsidRDefault="003C048C" w:rsidP="00611A18">
      <w:pPr>
        <w:numPr>
          <w:ilvl w:val="0"/>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write line to each register is unique </w:t>
      </w:r>
    </w:p>
    <w:p w:rsidR="003C048C" w:rsidRPr="002E6EE6" w:rsidRDefault="003C048C" w:rsidP="00611A18">
      <w:pPr>
        <w:numPr>
          <w:ilvl w:val="1"/>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register number is fed to a decoder. </w:t>
      </w:r>
    </w:p>
    <w:p w:rsidR="003C048C" w:rsidRPr="002E6EE6" w:rsidRDefault="003C048C" w:rsidP="00611A18">
      <w:pPr>
        <w:numPr>
          <w:ilvl w:val="1"/>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rth output of the decoder is asserted if r is the specified register. </w:t>
      </w:r>
    </w:p>
    <w:p w:rsidR="003C048C" w:rsidRPr="002E6EE6" w:rsidRDefault="003C048C" w:rsidP="00611A18">
      <w:pPr>
        <w:numPr>
          <w:ilvl w:val="1"/>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Hence we wish to write register r if </w:t>
      </w:r>
    </w:p>
    <w:p w:rsidR="003C048C" w:rsidRPr="002E6EE6" w:rsidRDefault="003C048C" w:rsidP="00611A18">
      <w:pPr>
        <w:numPr>
          <w:ilvl w:val="2"/>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write line to the register file is asserted </w:t>
      </w:r>
    </w:p>
    <w:p w:rsidR="003C048C" w:rsidRPr="002E6EE6" w:rsidRDefault="003C048C" w:rsidP="00611A18">
      <w:pPr>
        <w:numPr>
          <w:ilvl w:val="2"/>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rth output of the decoder is asserted </w:t>
      </w:r>
    </w:p>
    <w:p w:rsidR="003C048C" w:rsidRPr="002E6EE6" w:rsidRDefault="003C048C" w:rsidP="00611A18">
      <w:pPr>
        <w:numPr>
          <w:ilvl w:val="2"/>
          <w:numId w:val="4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Bingo! We just need an and gate.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41" o:spid="_x0000_i1059" type="#_x0000_t75" alt="http://cs.nyu.edu/courses/fall99/V22.0436-001/write-port.png" style="width:369.75pt;height:235.5pt;visibility:visible">
            <v:imagedata r:id="rId39"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20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SRAMS and DRAMS</w:t>
      </w:r>
    </w:p>
    <w:p w:rsidR="003C048C" w:rsidRPr="002E6EE6" w:rsidRDefault="003C048C" w:rsidP="00611A18">
      <w:pPr>
        <w:numPr>
          <w:ilvl w:val="0"/>
          <w:numId w:val="4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External interface is below </w:t>
      </w:r>
    </w:p>
    <w:p w:rsidR="003C048C" w:rsidRPr="002E6EE6" w:rsidRDefault="003C048C" w:rsidP="00611A18">
      <w:pPr>
        <w:numPr>
          <w:ilvl w:val="0"/>
          <w:numId w:val="4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(Sadly) we will not look inside. Following is unofficial </w:t>
      </w:r>
    </w:p>
    <w:p w:rsidR="003C048C" w:rsidRPr="002E6EE6" w:rsidRDefault="003C048C" w:rsidP="00611A18">
      <w:pPr>
        <w:numPr>
          <w:ilvl w:val="1"/>
          <w:numId w:val="4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Conceptually like a register file but can't use the implementation above for a large memory because there would be too many wires and the muxes would be too big. </w:t>
      </w:r>
    </w:p>
    <w:p w:rsidR="003C048C" w:rsidRPr="002E6EE6" w:rsidRDefault="003C048C" w:rsidP="00611A18">
      <w:pPr>
        <w:numPr>
          <w:ilvl w:val="1"/>
          <w:numId w:val="46"/>
        </w:numPr>
        <w:spacing w:after="0" w:line="240" w:lineRule="auto"/>
        <w:ind w:left="0" w:right="-1" w:firstLine="426"/>
        <w:rPr>
          <w:rFonts w:ascii="Times New Roman" w:hAnsi="Times New Roman"/>
          <w:sz w:val="28"/>
          <w:szCs w:val="28"/>
          <w:lang w:val="en-US" w:eastAsia="ru-RU"/>
        </w:rPr>
      </w:pPr>
      <w:r>
        <w:rPr>
          <w:noProof/>
          <w:lang w:eastAsia="ru-RU"/>
        </w:rPr>
        <w:pict>
          <v:shape id="Рисунок 42" o:spid="_x0000_s1026" type="#_x0000_t75" alt="http://cs.nyu.edu/courses/fall99/V22.0436-001/sram.png" style="position:absolute;left:0;text-align:left;margin-left:311.45pt;margin-top:5.4pt;width:189.35pt;height:198.4pt;z-index:251658240;visibility:visible">
            <v:imagedata r:id="rId40" o:title=""/>
            <w10:wrap type="square"/>
          </v:shape>
        </w:pict>
      </w:r>
      <w:r w:rsidRPr="002E6EE6">
        <w:rPr>
          <w:rFonts w:ascii="Times New Roman" w:hAnsi="Times New Roman"/>
          <w:sz w:val="28"/>
          <w:szCs w:val="28"/>
          <w:lang w:val="en-US" w:eastAsia="ru-RU"/>
        </w:rPr>
        <w:t xml:space="preserve">Two stage decode </w:t>
      </w:r>
    </w:p>
    <w:p w:rsidR="003C048C" w:rsidRPr="002E6EE6" w:rsidRDefault="003C048C" w:rsidP="00611A18">
      <w:pPr>
        <w:numPr>
          <w:ilvl w:val="1"/>
          <w:numId w:val="4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Tri-state buffers instead of mux for SRAM. Hence I was fibbing when I said that signals always have a 1 or 0. However, we will not use tristate logic (will use muxes the way we build them </w:t>
      </w:r>
    </w:p>
    <w:p w:rsidR="003C048C" w:rsidRPr="002E6EE6" w:rsidRDefault="003C048C" w:rsidP="00611A18">
      <w:pPr>
        <w:numPr>
          <w:ilvl w:val="1"/>
          <w:numId w:val="4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DRAM latches whole row but outputs only one (or a few) column(s) </w:t>
      </w:r>
    </w:p>
    <w:p w:rsidR="003C048C" w:rsidRPr="002E6EE6" w:rsidRDefault="003C048C" w:rsidP="00611A18">
      <w:pPr>
        <w:numPr>
          <w:ilvl w:val="2"/>
          <w:numId w:val="46"/>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can speed up access to elts in same Row </w:t>
      </w:r>
    </w:p>
    <w:p w:rsidR="003C048C" w:rsidRPr="002E6EE6" w:rsidRDefault="003C048C" w:rsidP="00611A18">
      <w:pPr>
        <w:numPr>
          <w:ilvl w:val="2"/>
          <w:numId w:val="46"/>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Merged DRAM + CPU a modern hot topic </w:t>
      </w:r>
    </w:p>
    <w:p w:rsidR="003C048C" w:rsidRPr="002E6EE6" w:rsidRDefault="003C048C" w:rsidP="00611A18">
      <w:pPr>
        <w:numPr>
          <w:ilvl w:val="0"/>
          <w:numId w:val="4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Error Correction (Omitted)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There are other kinds of flip-flops T, J-K. Also one could learn about excitation tables for each. We will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cover this material (H&amp;P doesn't either). If interested, see Mano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Counters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w:t>
      </w:r>
      <w:r w:rsidRPr="002E6EE6">
        <w:rPr>
          <w:rFonts w:ascii="Times New Roman" w:hAnsi="Times New Roman"/>
          <w:b/>
          <w:bCs/>
          <w:sz w:val="28"/>
          <w:szCs w:val="28"/>
          <w:lang w:val="en-US" w:eastAsia="ru-RU"/>
        </w:rPr>
        <w:t>counter</w:t>
      </w:r>
      <w:r w:rsidRPr="002E6EE6">
        <w:rPr>
          <w:rFonts w:ascii="Times New Roman" w:hAnsi="Times New Roman"/>
          <w:sz w:val="28"/>
          <w:szCs w:val="28"/>
          <w:lang w:val="en-US" w:eastAsia="ru-RU"/>
        </w:rPr>
        <w:t xml:space="preserve"> counts (naturally). The counting is done in binary.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43" o:spid="_x0000_i1060" type="#_x0000_t75" alt="http://cs.nyu.edu/courses/fall99/V22.0436-001/counter-1bit.png" style="width:279pt;height:129pt;visibility:visible">
            <v:imagedata r:id="rId41"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Let's look at the state transition diagram for A, the output of a 1-bit counter.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44" o:spid="_x0000_i1061" type="#_x0000_t75" alt="http://cs.nyu.edu/courses/fall99/V22.0436-001/counter-1bit-states.png" style="width:194.25pt;height:142.5pt;visibility:visible">
            <v:imagedata r:id="rId42"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need one flop and a combinatorial circuit.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45" o:spid="_x0000_i1062" type="#_x0000_t75" alt="http://cs.nyu.edu/courses/fall99/V22.0436-001/counter-1bit-circuit.png" style="width:267pt;height:141.75pt;visibility:visible">
            <v:imagedata r:id="rId43"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flop producing A is often itself called A and the D input to this flop is called DA (really D sub A).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Current      Next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    I R   A   || DA &lt;-- i.e. to what must I set DA</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in order to</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0 0   0   || 0      get the desired Next A for</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0 0   1   || 1      the next cycle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0    1 0   1   ||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    1 0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x    x 1   0   || 0</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this table (without Next A) is the truth table for the combinatorial circuit.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A I R  || DA</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0 0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1 0 0  ||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0 1 0  ||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1 1 0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x x 1  ||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DA = R' (A XOR I)</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63"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about a two bit counter. </w:t>
      </w:r>
    </w:p>
    <w:p w:rsidR="003C048C" w:rsidRPr="002E6EE6" w:rsidRDefault="003C048C" w:rsidP="00611A18">
      <w:pPr>
        <w:numPr>
          <w:ilvl w:val="0"/>
          <w:numId w:val="4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State diagram has 4 states 00, 01, 10, 11 and transitions from one to another </w:t>
      </w:r>
    </w:p>
    <w:p w:rsidR="003C048C" w:rsidRPr="002E6EE6" w:rsidRDefault="003C048C" w:rsidP="00611A18">
      <w:pPr>
        <w:numPr>
          <w:ilvl w:val="0"/>
          <w:numId w:val="4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circuit diagram has 2 D flops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48" o:spid="_x0000_i1064" type="#_x0000_t75" alt="http://cs.nyu.edu/courses/fall99/V22.0436-001/counter-2bit-states.png" style="width:302.25pt;height:255pt;visibility:visible">
            <v:imagedata r:id="rId44"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49" o:spid="_x0000_i1065" type="#_x0000_t75" alt="http://cs.nyu.edu/courses/fall99/V22.0436-001/counter-2bit-circuit.png" style="width:301.5pt;height:228pt;visibility:visible">
            <v:imagedata r:id="rId45"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determine the combinationatorial circuit we could preceed as before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Current      Next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 B   I R  A B  || DA DB</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would work but we can instead think about how a counter works and see that.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DA = R'(A XOR I)</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DB = R'(B XOR AI)</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READ chapter 1. Do 1.1 -- 1.26 (really one matching question)</w:t>
      </w:r>
      <w:r w:rsidRPr="002E6EE6">
        <w:rPr>
          <w:rFonts w:ascii="Times New Roman" w:hAnsi="Times New Roman"/>
          <w:sz w:val="28"/>
          <w:szCs w:val="28"/>
          <w:lang w:val="en-US" w:eastAsia="ru-RU"/>
        </w:rPr>
        <w:br/>
        <w:t>Do 1.27 to 1.44 (another matching question),</w:t>
      </w:r>
      <w:r w:rsidRPr="002E6EE6">
        <w:rPr>
          <w:rFonts w:ascii="Times New Roman" w:hAnsi="Times New Roman"/>
          <w:sz w:val="28"/>
          <w:szCs w:val="28"/>
          <w:lang w:val="en-US" w:eastAsia="ru-RU"/>
        </w:rPr>
        <w:br/>
        <w:t xml:space="preserve">1.45 (and do 7200 RPM and 10,000 RPM), 1.46, 1.50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Read sections 3.1 3.2 3.3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Default="003C048C" w:rsidP="009525A8">
      <w:pPr>
        <w:ind w:right="-1" w:firstLine="426"/>
        <w:rPr>
          <w:rFonts w:ascii="Times New Roman" w:hAnsi="Times New Roman"/>
          <w:b/>
          <w:bCs/>
          <w:sz w:val="28"/>
          <w:szCs w:val="28"/>
          <w:lang w:val="en-US" w:eastAsia="ru-RU"/>
        </w:rPr>
      </w:pPr>
      <w:r w:rsidRPr="002E6EE6">
        <w:rPr>
          <w:rFonts w:ascii="Times New Roman" w:hAnsi="Times New Roman"/>
          <w:b/>
          <w:bCs/>
          <w:sz w:val="28"/>
          <w:szCs w:val="28"/>
          <w:lang w:val="en-US" w:eastAsia="ru-RU"/>
        </w:rPr>
        <w:br w:type="page"/>
      </w:r>
      <w:r>
        <w:rPr>
          <w:rFonts w:ascii="Times New Roman" w:hAnsi="Times New Roman"/>
          <w:b/>
          <w:bCs/>
          <w:sz w:val="28"/>
          <w:szCs w:val="28"/>
          <w:lang w:val="en-US" w:eastAsia="ru-RU"/>
        </w:rPr>
        <w:t>SIW 4.</w:t>
      </w:r>
      <w:r w:rsidRPr="00480EBA">
        <w:rPr>
          <w:rFonts w:ascii="Times New Roman" w:hAnsi="Times New Roman"/>
          <w:b/>
          <w:bCs/>
          <w:sz w:val="28"/>
          <w:szCs w:val="28"/>
          <w:lang w:val="en-US" w:eastAsia="ru-RU"/>
        </w:rPr>
        <w:t xml:space="preserve"> </w:t>
      </w:r>
      <w:r w:rsidRPr="002E6EE6">
        <w:rPr>
          <w:rFonts w:ascii="Times New Roman" w:hAnsi="Times New Roman"/>
          <w:b/>
          <w:bCs/>
          <w:sz w:val="28"/>
          <w:szCs w:val="28"/>
          <w:lang w:val="en-US" w:eastAsia="ru-RU"/>
        </w:rPr>
        <w:t>Representing instructions in the Computer (MIPS)</w:t>
      </w:r>
    </w:p>
    <w:p w:rsidR="003C048C" w:rsidRDefault="003C048C" w:rsidP="009525A8">
      <w:pPr>
        <w:ind w:right="-1" w:firstLine="426"/>
        <w:rPr>
          <w:rFonts w:ascii="Times New Roman" w:hAnsi="Times New Roman"/>
          <w:b/>
          <w:bCs/>
          <w:sz w:val="28"/>
          <w:szCs w:val="28"/>
          <w:lang w:val="en-US" w:eastAsia="ru-RU"/>
        </w:rPr>
      </w:pPr>
    </w:p>
    <w:p w:rsidR="003C048C" w:rsidRPr="002E6EE6" w:rsidRDefault="003C048C" w:rsidP="009525A8">
      <w:pPr>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Register file </w:t>
      </w:r>
    </w:p>
    <w:p w:rsidR="003C048C" w:rsidRPr="002E6EE6" w:rsidRDefault="003C048C" w:rsidP="00611A18">
      <w:pPr>
        <w:numPr>
          <w:ilvl w:val="0"/>
          <w:numId w:val="4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just learned how to build this </w:t>
      </w:r>
    </w:p>
    <w:p w:rsidR="003C048C" w:rsidRPr="002E6EE6" w:rsidRDefault="003C048C" w:rsidP="00611A18">
      <w:pPr>
        <w:numPr>
          <w:ilvl w:val="0"/>
          <w:numId w:val="4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32 Registers each 32 bits </w:t>
      </w:r>
    </w:p>
    <w:p w:rsidR="003C048C" w:rsidRPr="002E6EE6" w:rsidRDefault="003C048C" w:rsidP="00611A18">
      <w:pPr>
        <w:numPr>
          <w:ilvl w:val="0"/>
          <w:numId w:val="4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Register 0 is always 0 when read and stores to register 0 are ignored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3.2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R-type instruction (R for register)</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op    rs    rt    rd    shamt  funct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6     5     5     5      5      6</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fields are quite consistent </w:t>
      </w:r>
    </w:p>
    <w:p w:rsidR="003C048C" w:rsidRPr="002E6EE6" w:rsidRDefault="003C048C" w:rsidP="00611A18">
      <w:pPr>
        <w:numPr>
          <w:ilvl w:val="0"/>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op is the opcode </w:t>
      </w:r>
    </w:p>
    <w:p w:rsidR="003C048C" w:rsidRPr="002E6EE6" w:rsidRDefault="003C048C" w:rsidP="00611A18">
      <w:pPr>
        <w:numPr>
          <w:ilvl w:val="0"/>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rs,rt are source operands </w:t>
      </w:r>
    </w:p>
    <w:p w:rsidR="003C048C" w:rsidRPr="002E6EE6" w:rsidRDefault="003C048C" w:rsidP="00611A18">
      <w:pPr>
        <w:numPr>
          <w:ilvl w:val="0"/>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rd is destination </w:t>
      </w:r>
    </w:p>
    <w:p w:rsidR="003C048C" w:rsidRPr="002E6EE6" w:rsidRDefault="003C048C" w:rsidP="00611A18">
      <w:pPr>
        <w:numPr>
          <w:ilvl w:val="0"/>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shamt is the shift amount </w:t>
      </w:r>
    </w:p>
    <w:p w:rsidR="003C048C" w:rsidRPr="002E6EE6" w:rsidRDefault="003C048C" w:rsidP="00611A18">
      <w:pPr>
        <w:numPr>
          <w:ilvl w:val="0"/>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funct is used for op=0 to distinguish alu ops </w:t>
      </w:r>
    </w:p>
    <w:p w:rsidR="003C048C" w:rsidRPr="002E6EE6" w:rsidRDefault="003C048C" w:rsidP="00611A18">
      <w:pPr>
        <w:numPr>
          <w:ilvl w:val="1"/>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alu is </w:t>
      </w:r>
      <w:r w:rsidRPr="002E6EE6">
        <w:rPr>
          <w:rFonts w:ascii="Times New Roman" w:hAnsi="Times New Roman"/>
          <w:i/>
          <w:iCs/>
          <w:sz w:val="28"/>
          <w:szCs w:val="28"/>
          <w:lang w:val="en-US" w:eastAsia="ru-RU"/>
        </w:rPr>
        <w:t>arithmetic and logic unit</w:t>
      </w:r>
      <w:r w:rsidRPr="002E6EE6">
        <w:rPr>
          <w:rFonts w:ascii="Times New Roman" w:hAnsi="Times New Roman"/>
          <w:sz w:val="28"/>
          <w:szCs w:val="28"/>
          <w:lang w:val="en-US" w:eastAsia="ru-RU"/>
        </w:rPr>
        <w:t xml:space="preserve"> </w:t>
      </w:r>
    </w:p>
    <w:p w:rsidR="003C048C" w:rsidRPr="002E6EE6" w:rsidRDefault="003C048C" w:rsidP="00611A18">
      <w:pPr>
        <w:numPr>
          <w:ilvl w:val="1"/>
          <w:numId w:val="4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add/sub/and/or/not etc.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Example: add $1,$2,$3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Machine format: 0--2--3--1--0--21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op=0, alu op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funct=21 specifies add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reg1 &lt;-- reg2 + reg3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regs can be the same (doubles the value in the reg)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sub by just changing the funct </w:t>
      </w:r>
    </w:p>
    <w:p w:rsidR="003C048C" w:rsidRPr="002E6EE6" w:rsidRDefault="003C048C" w:rsidP="00611A18">
      <w:pPr>
        <w:numPr>
          <w:ilvl w:val="0"/>
          <w:numId w:val="5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regs are the same, clears the register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I-type (why I?)</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op    rs    rt   address</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6     5     5     16</w:t>
      </w:r>
    </w:p>
    <w:p w:rsidR="003C048C" w:rsidRPr="002E6EE6" w:rsidRDefault="003C048C" w:rsidP="00611A18">
      <w:pPr>
        <w:numPr>
          <w:ilvl w:val="0"/>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rs is a source reg </w:t>
      </w:r>
    </w:p>
    <w:p w:rsidR="003C048C" w:rsidRPr="002E6EE6" w:rsidRDefault="003C048C" w:rsidP="00611A18">
      <w:pPr>
        <w:numPr>
          <w:ilvl w:val="0"/>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rt is the destination reg </w:t>
      </w:r>
      <w:bookmarkStart w:id="0" w:name="byte-addressed"/>
      <w:bookmarkEnd w:id="0"/>
    </w:p>
    <w:p w:rsidR="003C048C" w:rsidRPr="002E6EE6" w:rsidRDefault="003C048C" w:rsidP="00611A18">
      <w:pPr>
        <w:numPr>
          <w:ilvl w:val="0"/>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Transfers to/from memory, normally in words (32-bits) </w:t>
      </w:r>
    </w:p>
    <w:p w:rsidR="003C048C" w:rsidRPr="002E6EE6" w:rsidRDefault="003C048C" w:rsidP="00611A18">
      <w:pPr>
        <w:numPr>
          <w:ilvl w:val="1"/>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the machine is byte addressible! </w:t>
      </w:r>
    </w:p>
    <w:p w:rsidR="003C048C" w:rsidRPr="002E6EE6" w:rsidRDefault="003C048C" w:rsidP="00611A18">
      <w:pPr>
        <w:numPr>
          <w:ilvl w:val="1"/>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Then how come have load/store word instead of byte? </w:t>
      </w:r>
    </w:p>
    <w:p w:rsidR="003C048C" w:rsidRPr="002E6EE6" w:rsidRDefault="003C048C" w:rsidP="00611A18">
      <w:pPr>
        <w:numPr>
          <w:ilvl w:val="1"/>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Ans: It has load/store byte as well, but we don't cover it. </w:t>
      </w:r>
    </w:p>
    <w:p w:rsidR="003C048C" w:rsidRPr="002E6EE6" w:rsidRDefault="003C048C" w:rsidP="00611A18">
      <w:pPr>
        <w:numPr>
          <w:ilvl w:val="1"/>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if the address is not a multiple of 4: </w:t>
      </w:r>
    </w:p>
    <w:p w:rsidR="003C048C" w:rsidRPr="002E6EE6" w:rsidRDefault="003C048C" w:rsidP="00611A18">
      <w:pPr>
        <w:numPr>
          <w:ilvl w:val="1"/>
          <w:numId w:val="5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Ans: An error (MIPS requires aligned accesses).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lw/sw $1,addr($2) </w:t>
      </w:r>
    </w:p>
    <w:p w:rsidR="003C048C" w:rsidRPr="002E6EE6" w:rsidRDefault="003C048C" w:rsidP="00611A18">
      <w:pPr>
        <w:numPr>
          <w:ilvl w:val="0"/>
          <w:numId w:val="5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machine format is: op 2 1 addr </w:t>
      </w:r>
    </w:p>
    <w:p w:rsidR="003C048C" w:rsidRPr="002E6EE6" w:rsidRDefault="003C048C" w:rsidP="00611A18">
      <w:pPr>
        <w:numPr>
          <w:ilvl w:val="0"/>
          <w:numId w:val="5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$1 &lt;-- Mem[$2+addr]</w:t>
      </w:r>
      <w:r w:rsidRPr="002E6EE6">
        <w:rPr>
          <w:rFonts w:ascii="Times New Roman" w:hAnsi="Times New Roman"/>
          <w:sz w:val="28"/>
          <w:szCs w:val="28"/>
          <w:lang w:val="en-US" w:eastAsia="ru-RU"/>
        </w:rPr>
        <w:br/>
        <w:t xml:space="preserve">$1 --&gt; Mem[$2+addr]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RISC-like properties of the MIPS architecture </w:t>
      </w:r>
    </w:p>
    <w:p w:rsidR="003C048C" w:rsidRPr="002E6EE6" w:rsidRDefault="003C048C" w:rsidP="00611A18">
      <w:pPr>
        <w:numPr>
          <w:ilvl w:val="0"/>
          <w:numId w:val="5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Instructions of the same length </w:t>
      </w:r>
    </w:p>
    <w:p w:rsidR="003C048C" w:rsidRPr="002E6EE6" w:rsidRDefault="003C048C" w:rsidP="00611A18">
      <w:pPr>
        <w:numPr>
          <w:ilvl w:val="0"/>
          <w:numId w:val="5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Field sizes of R-type and I-type correspond. </w:t>
      </w:r>
    </w:p>
    <w:p w:rsidR="003C048C" w:rsidRPr="002E6EE6" w:rsidRDefault="003C048C" w:rsidP="00611A18">
      <w:pPr>
        <w:numPr>
          <w:ilvl w:val="0"/>
          <w:numId w:val="5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type (R-type, I-type, etc.) is determined by the opcode </w:t>
      </w:r>
    </w:p>
    <w:p w:rsidR="003C048C" w:rsidRPr="002E6EE6" w:rsidRDefault="003C048C" w:rsidP="00611A18">
      <w:pPr>
        <w:numPr>
          <w:ilvl w:val="0"/>
          <w:numId w:val="5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that rs is the ref to memory for both load and store </w:t>
      </w:r>
    </w:p>
    <w:p w:rsidR="003C048C" w:rsidRPr="002E6EE6" w:rsidRDefault="003C048C" w:rsidP="00611A18">
      <w:pPr>
        <w:numPr>
          <w:ilvl w:val="0"/>
          <w:numId w:val="5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These properties will prove helpful when we construct a MIPS processor.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Branching instruction</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slt (set less-then)</w:t>
      </w:r>
    </w:p>
    <w:p w:rsidR="003C048C" w:rsidRPr="002E6EE6" w:rsidRDefault="003C048C" w:rsidP="00611A18">
      <w:pPr>
        <w:numPr>
          <w:ilvl w:val="0"/>
          <w:numId w:val="5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R-type </w:t>
      </w:r>
    </w:p>
    <w:p w:rsidR="003C048C" w:rsidRPr="002E6EE6" w:rsidRDefault="003C048C" w:rsidP="00611A18">
      <w:pPr>
        <w:numPr>
          <w:ilvl w:val="0"/>
          <w:numId w:val="5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Slt $3,$8,$2 </w:t>
      </w:r>
    </w:p>
    <w:p w:rsidR="003C048C" w:rsidRPr="002E6EE6" w:rsidRDefault="003C048C" w:rsidP="00611A18">
      <w:pPr>
        <w:numPr>
          <w:ilvl w:val="0"/>
          <w:numId w:val="5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reg3 &lt;-- (if reg8 &lt; reg2 then 1 else 0) </w:t>
      </w:r>
    </w:p>
    <w:p w:rsidR="003C048C" w:rsidRPr="002E6EE6" w:rsidRDefault="003C048C" w:rsidP="00611A18">
      <w:pPr>
        <w:numPr>
          <w:ilvl w:val="0"/>
          <w:numId w:val="5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Like other R-types: read 2nd and 3rd reg, write 1st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beq and bne (branch (not) equal)</w:t>
      </w:r>
    </w:p>
    <w:p w:rsidR="003C048C" w:rsidRPr="002E6EE6" w:rsidRDefault="003C048C" w:rsidP="00611A18">
      <w:pPr>
        <w:numPr>
          <w:ilvl w:val="0"/>
          <w:numId w:val="5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I-type </w:t>
      </w:r>
    </w:p>
    <w:p w:rsidR="003C048C" w:rsidRPr="002E6EE6" w:rsidRDefault="003C048C" w:rsidP="00611A18">
      <w:pPr>
        <w:numPr>
          <w:ilvl w:val="0"/>
          <w:numId w:val="5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beq $1,$2,L </w:t>
      </w:r>
    </w:p>
    <w:p w:rsidR="003C048C" w:rsidRPr="002E6EE6" w:rsidRDefault="003C048C" w:rsidP="00611A18">
      <w:pPr>
        <w:numPr>
          <w:ilvl w:val="0"/>
          <w:numId w:val="5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reg1=reg2 then goto L </w:t>
      </w:r>
    </w:p>
    <w:p w:rsidR="003C048C" w:rsidRPr="002E6EE6" w:rsidRDefault="003C048C" w:rsidP="00611A18">
      <w:pPr>
        <w:numPr>
          <w:ilvl w:val="0"/>
          <w:numId w:val="5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bne $1,$2,L </w:t>
      </w:r>
    </w:p>
    <w:p w:rsidR="003C048C" w:rsidRPr="002E6EE6" w:rsidRDefault="003C048C" w:rsidP="00611A18">
      <w:pPr>
        <w:numPr>
          <w:ilvl w:val="0"/>
          <w:numId w:val="5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reg1!=reg2 then goto L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blt (branch if less than)</w:t>
      </w:r>
    </w:p>
    <w:p w:rsidR="003C048C" w:rsidRPr="002E6EE6" w:rsidRDefault="003C048C" w:rsidP="00611A18">
      <w:pPr>
        <w:numPr>
          <w:ilvl w:val="0"/>
          <w:numId w:val="5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I-type </w:t>
      </w:r>
    </w:p>
    <w:p w:rsidR="003C048C" w:rsidRPr="002E6EE6" w:rsidRDefault="003C048C" w:rsidP="00611A18">
      <w:pPr>
        <w:numPr>
          <w:ilvl w:val="0"/>
          <w:numId w:val="5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blt $5,$8,L </w:t>
      </w:r>
    </w:p>
    <w:p w:rsidR="003C048C" w:rsidRPr="002E6EE6" w:rsidRDefault="003C048C" w:rsidP="00611A18">
      <w:pPr>
        <w:numPr>
          <w:ilvl w:val="0"/>
          <w:numId w:val="5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reg5 &lt; reg8 then goto L </w:t>
      </w:r>
    </w:p>
    <w:p w:rsidR="003C048C" w:rsidRPr="002E6EE6" w:rsidRDefault="003C048C" w:rsidP="00611A18">
      <w:pPr>
        <w:numPr>
          <w:ilvl w:val="0"/>
          <w:numId w:val="5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 WRONG ***</w:t>
      </w:r>
      <w:r w:rsidRPr="002E6EE6">
        <w:rPr>
          <w:rFonts w:ascii="Times New Roman" w:hAnsi="Times New Roman"/>
          <w:sz w:val="28"/>
          <w:szCs w:val="28"/>
          <w:lang w:val="en-US" w:eastAsia="ru-RU"/>
        </w:rPr>
        <w:t xml:space="preserve"> </w:t>
      </w:r>
    </w:p>
    <w:p w:rsidR="003C048C" w:rsidRPr="002E6EE6" w:rsidRDefault="003C048C" w:rsidP="00611A18">
      <w:pPr>
        <w:numPr>
          <w:ilvl w:val="0"/>
          <w:numId w:val="5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There is no blt instruction. </w:t>
      </w:r>
    </w:p>
    <w:p w:rsidR="003C048C" w:rsidRPr="002E6EE6" w:rsidRDefault="003C048C" w:rsidP="00611A18">
      <w:pPr>
        <w:numPr>
          <w:ilvl w:val="0"/>
          <w:numId w:val="5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Instead use </w:t>
      </w:r>
    </w:p>
    <w:p w:rsidR="003C048C" w:rsidRPr="002E6EE6" w:rsidRDefault="003C048C" w:rsidP="00611A18">
      <w:pPr>
        <w:numPr>
          <w:ilvl w:val="0"/>
          <w:numId w:val="5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stl $1,$5,$8</w:t>
      </w:r>
    </w:p>
    <w:p w:rsidR="003C048C" w:rsidRPr="002E6EE6" w:rsidRDefault="003C048C" w:rsidP="00611A18">
      <w:pPr>
        <w:numPr>
          <w:ilvl w:val="0"/>
          <w:numId w:val="5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bne $1,$0,L</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ble (branch if less than or equal)</w:t>
      </w:r>
    </w:p>
    <w:p w:rsidR="003C048C" w:rsidRPr="002E6EE6" w:rsidRDefault="003C048C" w:rsidP="00611A18">
      <w:pPr>
        <w:numPr>
          <w:ilvl w:val="0"/>
          <w:numId w:val="5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There is no «ble $5,$8,L» instruction. </w:t>
      </w:r>
    </w:p>
    <w:p w:rsidR="003C048C" w:rsidRPr="002E6EE6" w:rsidRDefault="003C048C" w:rsidP="00611A18">
      <w:pPr>
        <w:numPr>
          <w:ilvl w:val="0"/>
          <w:numId w:val="5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that $5&lt;=$8 &lt;==&gt; NOT ($8&lt;$5) </w:t>
      </w:r>
    </w:p>
    <w:p w:rsidR="003C048C" w:rsidRPr="002E6EE6" w:rsidRDefault="003C048C" w:rsidP="00611A18">
      <w:pPr>
        <w:numPr>
          <w:ilvl w:val="0"/>
          <w:numId w:val="5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Hence we test for $8&lt;$5 and branch if false </w:t>
      </w:r>
    </w:p>
    <w:p w:rsidR="003C048C" w:rsidRPr="002E6EE6" w:rsidRDefault="003C048C" w:rsidP="00611A18">
      <w:pPr>
        <w:numPr>
          <w:ilvl w:val="0"/>
          <w:numId w:val="5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stl $1,$8,$5</w:t>
      </w:r>
    </w:p>
    <w:p w:rsidR="003C048C" w:rsidRPr="002E6EE6" w:rsidRDefault="003C048C" w:rsidP="00611A18">
      <w:pPr>
        <w:numPr>
          <w:ilvl w:val="0"/>
          <w:numId w:val="5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beq $1,$0,L</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bgt (branch if greater than&gt;</w:t>
      </w:r>
    </w:p>
    <w:p w:rsidR="003C048C" w:rsidRPr="002E6EE6" w:rsidRDefault="003C048C" w:rsidP="00611A18">
      <w:pPr>
        <w:numPr>
          <w:ilvl w:val="0"/>
          <w:numId w:val="5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There is no «bgt $5,$8,L» instruction. </w:t>
      </w:r>
    </w:p>
    <w:p w:rsidR="003C048C" w:rsidRPr="002E6EE6" w:rsidRDefault="003C048C" w:rsidP="00611A18">
      <w:pPr>
        <w:numPr>
          <w:ilvl w:val="0"/>
          <w:numId w:val="5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that $5&gt;$8 &lt;==&gt; $8&lt;$5 </w:t>
      </w:r>
    </w:p>
    <w:p w:rsidR="003C048C" w:rsidRPr="002E6EE6" w:rsidRDefault="003C048C" w:rsidP="00611A18">
      <w:pPr>
        <w:numPr>
          <w:ilvl w:val="0"/>
          <w:numId w:val="5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Hence we test for $8&lt;$5 and branch if true </w:t>
      </w:r>
    </w:p>
    <w:p w:rsidR="003C048C" w:rsidRPr="002E6EE6" w:rsidRDefault="003C048C" w:rsidP="00611A18">
      <w:pPr>
        <w:numPr>
          <w:ilvl w:val="0"/>
          <w:numId w:val="5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stl $1,$8,$5</w:t>
      </w:r>
    </w:p>
    <w:p w:rsidR="003C048C" w:rsidRPr="002E6EE6" w:rsidRDefault="003C048C" w:rsidP="00611A18">
      <w:pPr>
        <w:numPr>
          <w:ilvl w:val="0"/>
          <w:numId w:val="5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bne $1,$0,L</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bge (branch if greater than or equal&gt;</w:t>
      </w:r>
    </w:p>
    <w:p w:rsidR="003C048C" w:rsidRPr="002E6EE6" w:rsidRDefault="003C048C" w:rsidP="00611A18">
      <w:pPr>
        <w:numPr>
          <w:ilvl w:val="0"/>
          <w:numId w:val="5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There is no «bge $5,$8,L» instruction. </w:t>
      </w:r>
    </w:p>
    <w:p w:rsidR="003C048C" w:rsidRPr="002E6EE6" w:rsidRDefault="003C048C" w:rsidP="00611A18">
      <w:pPr>
        <w:numPr>
          <w:ilvl w:val="0"/>
          <w:numId w:val="5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that $5&gt;=$8 &lt;==&gt; NOT ($5&lt;$8) </w:t>
      </w:r>
    </w:p>
    <w:p w:rsidR="003C048C" w:rsidRPr="002E6EE6" w:rsidRDefault="003C048C" w:rsidP="00611A18">
      <w:pPr>
        <w:numPr>
          <w:ilvl w:val="0"/>
          <w:numId w:val="5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Hence we test for $5&lt;$8 and branch if </w:t>
      </w:r>
    </w:p>
    <w:p w:rsidR="003C048C" w:rsidRPr="002E6EE6" w:rsidRDefault="003C048C" w:rsidP="00611A18">
      <w:pPr>
        <w:numPr>
          <w:ilvl w:val="0"/>
          <w:numId w:val="5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stl $1,$5,$8</w:t>
      </w:r>
    </w:p>
    <w:p w:rsidR="003C048C" w:rsidRPr="002E6EE6" w:rsidRDefault="003C048C" w:rsidP="00611A18">
      <w:pPr>
        <w:numPr>
          <w:ilvl w:val="0"/>
          <w:numId w:val="5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beq $1,$0,L</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Note:</w:t>
      </w:r>
      <w:r w:rsidRPr="002E6EE6">
        <w:rPr>
          <w:rFonts w:ascii="Times New Roman" w:hAnsi="Times New Roman"/>
          <w:sz w:val="28"/>
          <w:szCs w:val="28"/>
          <w:lang w:val="en-US" w:eastAsia="ru-RU"/>
        </w:rPr>
        <w:t xml:space="preserve"> Please do not make the mistake of thinking that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stl $1,$5,$8</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beq $1,$0,L</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is the same as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stl $1,$8,$5</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bne $1,$0,L</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negation of X &lt; Y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Y &lt; X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3.12-3.17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J-type instructions (J for jump)</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op   address</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6     26</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j (jump)</w:t>
      </w:r>
    </w:p>
    <w:p w:rsidR="003C048C" w:rsidRPr="002E6EE6" w:rsidRDefault="003C048C" w:rsidP="00611A18">
      <w:pPr>
        <w:numPr>
          <w:ilvl w:val="0"/>
          <w:numId w:val="6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J type </w:t>
      </w:r>
    </w:p>
    <w:p w:rsidR="003C048C" w:rsidRPr="002E6EE6" w:rsidRDefault="003C048C" w:rsidP="00611A18">
      <w:pPr>
        <w:numPr>
          <w:ilvl w:val="0"/>
          <w:numId w:val="6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Range is 2^26 </w:t>
      </w:r>
      <w:r w:rsidRPr="002E6EE6">
        <w:rPr>
          <w:rFonts w:ascii="Times New Roman" w:hAnsi="Times New Roman"/>
          <w:i/>
          <w:iCs/>
          <w:sz w:val="28"/>
          <w:szCs w:val="28"/>
          <w:lang w:val="en-US" w:eastAsia="ru-RU"/>
        </w:rPr>
        <w:t>words</w:t>
      </w:r>
      <w:r w:rsidRPr="002E6EE6">
        <w:rPr>
          <w:rFonts w:ascii="Times New Roman" w:hAnsi="Times New Roman"/>
          <w:sz w:val="28"/>
          <w:szCs w:val="28"/>
          <w:lang w:val="en-US" w:eastAsia="ru-RU"/>
        </w:rPr>
        <w:t xml:space="preserve"> = 1/4 GB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jr (jump register)</w:t>
      </w:r>
    </w:p>
    <w:p w:rsidR="003C048C" w:rsidRPr="002E6EE6" w:rsidRDefault="003C048C" w:rsidP="00611A18">
      <w:pPr>
        <w:numPr>
          <w:ilvl w:val="0"/>
          <w:numId w:val="6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 type, but only one register </w:t>
      </w:r>
    </w:p>
    <w:p w:rsidR="003C048C" w:rsidRPr="002E6EE6" w:rsidRDefault="003C048C" w:rsidP="00611A18">
      <w:pPr>
        <w:numPr>
          <w:ilvl w:val="0"/>
          <w:numId w:val="6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Will it be one of the source registers or the destination register? </w:t>
      </w:r>
    </w:p>
    <w:p w:rsidR="003C048C" w:rsidRPr="002E6EE6" w:rsidRDefault="003C048C" w:rsidP="00611A18">
      <w:pPr>
        <w:numPr>
          <w:ilvl w:val="0"/>
          <w:numId w:val="6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Ans: This will be obvious when we construct the processor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jal (jump and link)</w:t>
      </w:r>
    </w:p>
    <w:p w:rsidR="003C048C" w:rsidRPr="002E6EE6" w:rsidRDefault="003C048C" w:rsidP="00611A18">
      <w:pPr>
        <w:numPr>
          <w:ilvl w:val="0"/>
          <w:numId w:val="6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Used for subroutine calls </w:t>
      </w:r>
    </w:p>
    <w:p w:rsidR="003C048C" w:rsidRPr="002E6EE6" w:rsidRDefault="003C048C" w:rsidP="00611A18">
      <w:pPr>
        <w:numPr>
          <w:ilvl w:val="0"/>
          <w:numId w:val="6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J type </w:t>
      </w:r>
    </w:p>
    <w:p w:rsidR="003C048C" w:rsidRPr="002E6EE6" w:rsidRDefault="003C048C" w:rsidP="00611A18">
      <w:pPr>
        <w:numPr>
          <w:ilvl w:val="0"/>
          <w:numId w:val="6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return address is stored in register 31 </w:t>
      </w:r>
    </w:p>
    <w:p w:rsidR="003C048C" w:rsidRPr="002E6EE6" w:rsidRDefault="003C048C" w:rsidP="00611A18">
      <w:pPr>
        <w:spacing w:after="0" w:line="240" w:lineRule="auto"/>
        <w:ind w:right="-1" w:firstLine="426"/>
        <w:outlineLvl w:val="2"/>
        <w:rPr>
          <w:rFonts w:ascii="Times New Roman" w:hAnsi="Times New Roman"/>
          <w:b/>
          <w:bCs/>
          <w:sz w:val="28"/>
          <w:szCs w:val="28"/>
          <w:lang w:val="en-US" w:eastAsia="ru-RU"/>
        </w:rPr>
      </w:pPr>
      <w:r w:rsidRPr="002E6EE6">
        <w:rPr>
          <w:rFonts w:ascii="Times New Roman" w:hAnsi="Times New Roman"/>
          <w:b/>
          <w:bCs/>
          <w:sz w:val="28"/>
          <w:szCs w:val="28"/>
          <w:lang w:val="en-US" w:eastAsia="ru-RU"/>
        </w:rPr>
        <w:t>I type instructions (revisited)</w:t>
      </w:r>
    </w:p>
    <w:p w:rsidR="003C048C" w:rsidRPr="002E6EE6" w:rsidRDefault="003C048C" w:rsidP="00611A18">
      <w:pPr>
        <w:numPr>
          <w:ilvl w:val="0"/>
          <w:numId w:val="6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I is for </w:t>
      </w:r>
      <w:r w:rsidRPr="002E6EE6">
        <w:rPr>
          <w:rFonts w:ascii="Times New Roman" w:hAnsi="Times New Roman"/>
          <w:i/>
          <w:iCs/>
          <w:sz w:val="28"/>
          <w:szCs w:val="28"/>
          <w:lang w:val="en-US" w:eastAsia="ru-RU"/>
        </w:rPr>
        <w:t>immediate</w:t>
      </w:r>
      <w:r w:rsidRPr="002E6EE6">
        <w:rPr>
          <w:rFonts w:ascii="Times New Roman" w:hAnsi="Times New Roman"/>
          <w:sz w:val="28"/>
          <w:szCs w:val="28"/>
          <w:lang w:val="en-US" w:eastAsia="ru-RU"/>
        </w:rPr>
        <w:t xml:space="preserve"> </w:t>
      </w:r>
    </w:p>
    <w:p w:rsidR="003C048C" w:rsidRPr="002E6EE6" w:rsidRDefault="003C048C" w:rsidP="00611A18">
      <w:pPr>
        <w:numPr>
          <w:ilvl w:val="0"/>
          <w:numId w:val="6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These instructions have an </w:t>
      </w:r>
      <w:r w:rsidRPr="002E6EE6">
        <w:rPr>
          <w:rFonts w:ascii="Times New Roman" w:hAnsi="Times New Roman"/>
          <w:i/>
          <w:iCs/>
          <w:sz w:val="28"/>
          <w:szCs w:val="28"/>
          <w:lang w:val="en-US" w:eastAsia="ru-RU"/>
        </w:rPr>
        <w:t>immediate</w:t>
      </w:r>
      <w:r w:rsidRPr="002E6EE6">
        <w:rPr>
          <w:rFonts w:ascii="Times New Roman" w:hAnsi="Times New Roman"/>
          <w:sz w:val="28"/>
          <w:szCs w:val="28"/>
          <w:lang w:val="en-US" w:eastAsia="ru-RU"/>
        </w:rPr>
        <w:t xml:space="preserve"> third operand, i.e., the third operand is contained in the instruction itself. </w:t>
      </w:r>
    </w:p>
    <w:p w:rsidR="003C048C" w:rsidRPr="002E6EE6" w:rsidRDefault="003C048C" w:rsidP="00611A18">
      <w:pPr>
        <w:numPr>
          <w:ilvl w:val="0"/>
          <w:numId w:val="6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means the operand itself and not just its address or register number are contained in the instruction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addi (add immediate)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addi $1,$2,100</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Why is there no subi?</w:t>
      </w:r>
      <w:r w:rsidRPr="002E6EE6">
        <w:rPr>
          <w:rFonts w:ascii="Times New Roman" w:hAnsi="Times New Roman"/>
          <w:sz w:val="28"/>
          <w:szCs w:val="28"/>
          <w:lang w:val="en-US" w:eastAsia="ru-RU"/>
        </w:rPr>
        <w:br/>
        <w:t xml:space="preserve">Ans: Make the immediate operand negative.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slti (set less-than immediate)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slti $1,$2,50</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66"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Handout Lab #1 and supporting sheets</w:t>
      </w:r>
      <w:r w:rsidRPr="002E6EE6">
        <w:rPr>
          <w:rFonts w:ascii="Times New Roman" w:hAnsi="Times New Roman"/>
          <w:sz w:val="28"/>
          <w:szCs w:val="28"/>
          <w:lang w:val="en-US" w:eastAsia="ru-RU"/>
        </w:rPr>
        <w:t xml:space="preserve"> </w:t>
      </w:r>
    </w:p>
    <w:p w:rsidR="003C048C" w:rsidRPr="002E6EE6" w:rsidRDefault="003C048C" w:rsidP="00611A18">
      <w:pPr>
        <w:numPr>
          <w:ilvl w:val="0"/>
          <w:numId w:val="6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Due in two weeks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lui (load upper immediate)</w:t>
      </w:r>
    </w:p>
    <w:p w:rsidR="003C048C" w:rsidRPr="002E6EE6" w:rsidRDefault="003C048C" w:rsidP="00611A18">
      <w:pPr>
        <w:numPr>
          <w:ilvl w:val="0"/>
          <w:numId w:val="6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can we get a 32-bit constant into reg since we can't have a 32 bit immediate? </w:t>
      </w:r>
    </w:p>
    <w:p w:rsidR="003C048C" w:rsidRPr="002E6EE6" w:rsidRDefault="003C048C" w:rsidP="00611A18">
      <w:pPr>
        <w:numPr>
          <w:ilvl w:val="1"/>
          <w:numId w:val="6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Load the word </w:t>
      </w:r>
    </w:p>
    <w:p w:rsidR="003C048C" w:rsidRPr="002E6EE6" w:rsidRDefault="003C048C" w:rsidP="00611A18">
      <w:pPr>
        <w:numPr>
          <w:ilvl w:val="2"/>
          <w:numId w:val="6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Have the constant placed in the program text (via some assembler directive). </w:t>
      </w:r>
    </w:p>
    <w:p w:rsidR="003C048C" w:rsidRPr="002E6EE6" w:rsidRDefault="003C048C" w:rsidP="00611A18">
      <w:pPr>
        <w:numPr>
          <w:ilvl w:val="2"/>
          <w:numId w:val="6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Issue lw to load the register </w:t>
      </w:r>
    </w:p>
    <w:p w:rsidR="003C048C" w:rsidRPr="002E6EE6" w:rsidRDefault="003C048C" w:rsidP="00611A18">
      <w:pPr>
        <w:numPr>
          <w:ilvl w:val="2"/>
          <w:numId w:val="6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memory accesses are slow and this uses a cache entry </w:t>
      </w:r>
    </w:p>
    <w:p w:rsidR="003C048C" w:rsidRPr="002E6EE6" w:rsidRDefault="003C048C" w:rsidP="00611A18">
      <w:pPr>
        <w:numPr>
          <w:ilvl w:val="1"/>
          <w:numId w:val="6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Load shift add </w:t>
      </w:r>
    </w:p>
    <w:p w:rsidR="003C048C" w:rsidRPr="002E6EE6" w:rsidRDefault="003C048C" w:rsidP="00611A18">
      <w:pPr>
        <w:numPr>
          <w:ilvl w:val="2"/>
          <w:numId w:val="66"/>
        </w:num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Load immediate the high order 16 bits (into the low order of the register). </w:t>
      </w:r>
    </w:p>
    <w:p w:rsidR="003C048C" w:rsidRPr="002E6EE6" w:rsidRDefault="003C048C" w:rsidP="00611A18">
      <w:pPr>
        <w:numPr>
          <w:ilvl w:val="2"/>
          <w:numId w:val="66"/>
        </w:num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Shift the register left 16 bits (filling low order with zero) </w:t>
      </w:r>
    </w:p>
    <w:p w:rsidR="003C048C" w:rsidRPr="002E6EE6" w:rsidRDefault="003C048C" w:rsidP="00611A18">
      <w:pPr>
        <w:numPr>
          <w:ilvl w:val="2"/>
          <w:numId w:val="66"/>
        </w:num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Add immediate the low order 16 bits </w:t>
      </w:r>
    </w:p>
    <w:p w:rsidR="003C048C" w:rsidRPr="002E6EE6" w:rsidRDefault="003C048C" w:rsidP="00611A18">
      <w:pPr>
        <w:numPr>
          <w:ilvl w:val="2"/>
          <w:numId w:val="66"/>
        </w:num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Three instructions, three words of memory </w:t>
      </w:r>
    </w:p>
    <w:p w:rsidR="003C048C" w:rsidRPr="002E6EE6" w:rsidRDefault="003C048C" w:rsidP="00611A18">
      <w:pPr>
        <w:numPr>
          <w:ilvl w:val="1"/>
          <w:numId w:val="66"/>
        </w:num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load-upper add </w:t>
      </w:r>
    </w:p>
    <w:p w:rsidR="003C048C" w:rsidRPr="002E6EE6" w:rsidRDefault="003C048C" w:rsidP="00611A18">
      <w:pPr>
        <w:numPr>
          <w:ilvl w:val="2"/>
          <w:numId w:val="6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 lui to load immediate the high order 16 bits into the high order bits and clear the low order </w:t>
      </w:r>
    </w:p>
    <w:p w:rsidR="003C048C" w:rsidRPr="002E6EE6" w:rsidRDefault="003C048C" w:rsidP="00611A18">
      <w:pPr>
        <w:numPr>
          <w:ilvl w:val="2"/>
          <w:numId w:val="6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Add immediate the low order 16 bits. </w:t>
      </w:r>
    </w:p>
    <w:p w:rsidR="003C048C" w:rsidRPr="002E6EE6" w:rsidRDefault="003C048C" w:rsidP="00611A18">
      <w:pPr>
        <w:numPr>
          <w:ilvl w:val="2"/>
          <w:numId w:val="6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lui $4,123 -- puts 123 into top half of reg4</w:t>
      </w:r>
      <w:r w:rsidRPr="002E6EE6">
        <w:rPr>
          <w:rFonts w:ascii="Times New Roman" w:hAnsi="Times New Roman"/>
          <w:sz w:val="28"/>
          <w:szCs w:val="28"/>
          <w:lang w:val="en-US" w:eastAsia="ru-RU"/>
        </w:rPr>
        <w:br/>
        <w:t>addi $4,$4,456 -- puts 456 into bottom half of reg4</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3.1, 3.3-3.7, 3.9, 3.18, 3.37 (for fun)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Read 4.1-4.4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4.1-4.9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9525A8">
      <w:pPr>
        <w:ind w:right="-1" w:firstLine="426"/>
        <w:rPr>
          <w:rFonts w:ascii="Times New Roman" w:hAnsi="Times New Roman"/>
          <w:b/>
          <w:bCs/>
          <w:sz w:val="28"/>
          <w:szCs w:val="28"/>
          <w:lang w:val="en-US" w:eastAsia="ru-RU"/>
        </w:rPr>
      </w:pPr>
      <w:r w:rsidRPr="002E6EE6">
        <w:rPr>
          <w:rFonts w:ascii="Times New Roman" w:hAnsi="Times New Roman"/>
          <w:b/>
          <w:bCs/>
          <w:sz w:val="28"/>
          <w:szCs w:val="28"/>
          <w:lang w:val="en-US" w:eastAsia="ru-RU"/>
        </w:rPr>
        <w:br w:type="page"/>
        <w:t>Signed and Unsigned Numbers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MIPS uses 2s complement (just like 8086)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form the 2s complement (of 0000 1111 0000 1010 0000 0000 1111 1100) </w:t>
      </w:r>
    </w:p>
    <w:p w:rsidR="003C048C" w:rsidRPr="002E6EE6" w:rsidRDefault="003C048C" w:rsidP="00611A18">
      <w:pPr>
        <w:numPr>
          <w:ilvl w:val="0"/>
          <w:numId w:val="6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take the 1s complement </w:t>
      </w:r>
    </w:p>
    <w:p w:rsidR="003C048C" w:rsidRPr="002E6EE6" w:rsidRDefault="003C048C" w:rsidP="00611A18">
      <w:pPr>
        <w:numPr>
          <w:ilvl w:val="0"/>
          <w:numId w:val="6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That is complement each bit (1111 0000 1111 0101 1111 1111 0000 0011) </w:t>
      </w:r>
    </w:p>
    <w:p w:rsidR="003C048C" w:rsidRPr="002E6EE6" w:rsidRDefault="003C048C" w:rsidP="00611A18">
      <w:pPr>
        <w:numPr>
          <w:ilvl w:val="0"/>
          <w:numId w:val="6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Then add 1 (1111 0000 1111 0101 1111 1111 0000 0100)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Need comparisons for signed and unsigned. </w:t>
      </w:r>
    </w:p>
    <w:p w:rsidR="003C048C" w:rsidRPr="002E6EE6" w:rsidRDefault="003C048C" w:rsidP="00611A18">
      <w:pPr>
        <w:numPr>
          <w:ilvl w:val="0"/>
          <w:numId w:val="6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signed a leading 1 is smaller (negative) than a leading 0 </w:t>
      </w:r>
    </w:p>
    <w:p w:rsidR="003C048C" w:rsidRPr="002E6EE6" w:rsidRDefault="003C048C" w:rsidP="00611A18">
      <w:pPr>
        <w:numPr>
          <w:ilvl w:val="0"/>
          <w:numId w:val="6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unsigned a leading 1 is larger than a leading 0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sltu and sltiu</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Just like slt and slti but the comparison is unsigned.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r w:rsidRPr="002E6EE6">
        <w:rPr>
          <w:rFonts w:ascii="Times New Roman" w:hAnsi="Times New Roman"/>
          <w:b/>
          <w:bCs/>
          <w:sz w:val="28"/>
          <w:szCs w:val="28"/>
          <w:lang w:val="en-US" w:eastAsia="ru-RU"/>
        </w:rPr>
        <w:t>Addition and subtraction</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add two (signed) numbers just add them. That is don't treat the sign bit special.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subtract A-B, just take the 2s complement of B and add.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Overflows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 overflow occurs when the result of an operatoin cannot be represented with the available hardware. For MIPS this means when the result does not fit in a 32-bit word. </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have 31 bits plus a sign bit. </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result would definitely fit in 33 bits (32 plus sign) </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hardware simply discards the carry out of the top (sign) bit </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wrong--consider -1 + -1 </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11111111111111111111111111111111   (32 ones is -1)</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+ 11111111111111111111111111111111</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111111111111111111111111111111110   Now discard the carry out</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11111111111111111111111111111110   this is -2</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The bottom 31 bits are always correct.</w:t>
      </w:r>
      <w:r w:rsidRPr="002E6EE6">
        <w:rPr>
          <w:rFonts w:ascii="Times New Roman" w:hAnsi="Times New Roman"/>
          <w:sz w:val="28"/>
          <w:szCs w:val="28"/>
          <w:lang w:val="en-US" w:eastAsia="ru-RU"/>
        </w:rPr>
        <w:br/>
        <w:t xml:space="preserve">Overflow occurs when the 32 (sign) bit is set to a value and not the sign. </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Here are the conditions for overflow </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Operation  Operand A  Operand B  Result</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A+B       &gt;= 0        &gt;= 0      &lt; 0</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A+B        &lt; 0         &lt; 0     &gt;= 0</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A-B       &gt;= 0         &lt; 0      &lt; 0</w:t>
      </w:r>
    </w:p>
    <w:p w:rsidR="003C048C" w:rsidRPr="002E6EE6" w:rsidRDefault="003C048C" w:rsidP="00611A18">
      <w:pPr>
        <w:numPr>
          <w:ilvl w:val="0"/>
          <w:numId w:val="7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A-B        &lt; 0        &gt;= 0     &gt;= 0</w:t>
      </w:r>
    </w:p>
    <w:p w:rsidR="003C048C" w:rsidRPr="002E6EE6" w:rsidRDefault="003C048C" w:rsidP="00611A18">
      <w:pPr>
        <w:numPr>
          <w:ilvl w:val="0"/>
          <w:numId w:val="7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These conditions are the same as</w:t>
      </w:r>
      <w:r w:rsidRPr="002E6EE6">
        <w:rPr>
          <w:rFonts w:ascii="Times New Roman" w:hAnsi="Times New Roman"/>
          <w:sz w:val="28"/>
          <w:szCs w:val="28"/>
          <w:lang w:val="en-US" w:eastAsia="ru-RU"/>
        </w:rPr>
        <w:br/>
        <w:t xml:space="preserve">CarryIn to sign position != CarryOut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67" style="width:0;height:1.5pt" o:hralign="center" o:hrstd="t" o:hr="t" fillcolor="#a6a6a6" stroked="f"/>
        </w:pic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&gt; I have a question about the first lab; I'm not sure how we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&gt; would implement a mux, would a series of if-else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&gt; statements be an acceptable option?</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No.  But that is a good question.  if-then-elif...-else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would be a FUNCTIONAL simulation.  That is you are</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simulating what the mux does but not HOW it does it.  For a</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gate level simulation, you need to implement the mux in</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terms of AND, NOT, OR, XOR and then write code link</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Fulladder.c</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The implementation of a two way mux in terms of AND OR NOT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is figure B.4 on page B-9 of the text.  You need to do a 3</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way mux.</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68"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(for fun) prove this last statement (4.29)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addu, subu, addiu</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These add and subtract the same the same was as add and sub, but do not signal overflow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r w:rsidRPr="002E6EE6">
        <w:rPr>
          <w:rFonts w:ascii="Times New Roman" w:hAnsi="Times New Roman"/>
          <w:b/>
          <w:bCs/>
          <w:sz w:val="28"/>
          <w:szCs w:val="28"/>
          <w:lang w:val="en-US" w:eastAsia="ru-RU"/>
        </w:rPr>
        <w:t>Logical Operations</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Shifts: sll, srl</w:t>
      </w:r>
    </w:p>
    <w:p w:rsidR="003C048C" w:rsidRPr="002E6EE6" w:rsidRDefault="003C048C" w:rsidP="00611A18">
      <w:pPr>
        <w:numPr>
          <w:ilvl w:val="0"/>
          <w:numId w:val="7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 type, with shamt used and rs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used </w:t>
      </w:r>
    </w:p>
    <w:p w:rsidR="003C048C" w:rsidRPr="002E6EE6" w:rsidRDefault="003C048C" w:rsidP="00611A18">
      <w:pPr>
        <w:numPr>
          <w:ilvl w:val="0"/>
          <w:numId w:val="7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sll $1,$2,5</w:t>
      </w:r>
      <w:r w:rsidRPr="002E6EE6">
        <w:rPr>
          <w:rFonts w:ascii="Times New Roman" w:hAnsi="Times New Roman"/>
          <w:sz w:val="28"/>
          <w:szCs w:val="28"/>
          <w:lang w:val="en-US" w:eastAsia="ru-RU"/>
        </w:rPr>
        <w:br/>
        <w:t xml:space="preserve">reg2 gets reg1 shifted left 5 bits </w:t>
      </w:r>
    </w:p>
    <w:p w:rsidR="003C048C" w:rsidRPr="002E6EE6" w:rsidRDefault="003C048C" w:rsidP="00611A18">
      <w:pPr>
        <w:numPr>
          <w:ilvl w:val="0"/>
          <w:numId w:val="7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Why do we need both sll and srl, i.e, why not just have one of them and use a negative shift amt for the other?</w:t>
      </w:r>
      <w:r w:rsidRPr="002E6EE6">
        <w:rPr>
          <w:rFonts w:ascii="Times New Roman" w:hAnsi="Times New Roman"/>
          <w:sz w:val="28"/>
          <w:szCs w:val="28"/>
          <w:lang w:val="en-US" w:eastAsia="ru-RU"/>
        </w:rPr>
        <w:br/>
        <w:t xml:space="preserve">Ans: The shift amt is only 5 bits and need shifts from 0 to 31 bits. Hence not enough bits for negative shifts. </w:t>
      </w:r>
    </w:p>
    <w:p w:rsidR="003C048C" w:rsidRPr="002E6EE6" w:rsidRDefault="003C048C" w:rsidP="00611A18">
      <w:pPr>
        <w:numPr>
          <w:ilvl w:val="0"/>
          <w:numId w:val="7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Op is 0 (these are ALU ops, will understand why in a few weeks).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Bitwise AND and OR: and, or, andi, ori</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 surprises. </w:t>
      </w:r>
    </w:p>
    <w:p w:rsidR="003C048C" w:rsidRPr="002E6EE6" w:rsidRDefault="003C048C" w:rsidP="00611A18">
      <w:pPr>
        <w:numPr>
          <w:ilvl w:val="0"/>
          <w:numId w:val="7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and $r1,$r2,$r3</w:t>
      </w:r>
      <w:r w:rsidRPr="002E6EE6">
        <w:rPr>
          <w:rFonts w:ascii="Times New Roman" w:hAnsi="Times New Roman"/>
          <w:sz w:val="28"/>
          <w:szCs w:val="28"/>
          <w:lang w:val="en-US" w:eastAsia="ru-RU"/>
        </w:rPr>
        <w:br/>
        <w:t xml:space="preserve">or $r1,$r2,$r3 </w:t>
      </w:r>
    </w:p>
    <w:p w:rsidR="003C048C" w:rsidRPr="002E6EE6" w:rsidRDefault="003C048C" w:rsidP="00611A18">
      <w:pPr>
        <w:numPr>
          <w:ilvl w:val="0"/>
          <w:numId w:val="7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standard R-type instruction </w:t>
      </w:r>
    </w:p>
    <w:p w:rsidR="003C048C" w:rsidRPr="002E6EE6" w:rsidRDefault="003C048C" w:rsidP="00611A18">
      <w:pPr>
        <w:numPr>
          <w:ilvl w:val="0"/>
          <w:numId w:val="7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andi $r1,$r2,100</w:t>
      </w:r>
      <w:r w:rsidRPr="002E6EE6">
        <w:rPr>
          <w:rFonts w:ascii="Times New Roman" w:hAnsi="Times New Roman"/>
          <w:sz w:val="28"/>
          <w:szCs w:val="28"/>
          <w:lang w:val="en-US" w:eastAsia="ru-RU"/>
        </w:rPr>
        <w:br/>
        <w:t>ori $r1,$r2,100</w:t>
      </w:r>
    </w:p>
    <w:p w:rsidR="003C048C" w:rsidRPr="002E6EE6" w:rsidRDefault="003C048C" w:rsidP="00611A18">
      <w:pPr>
        <w:numPr>
          <w:ilvl w:val="0"/>
          <w:numId w:val="7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standard I-type </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Default="003C048C" w:rsidP="009525A8">
      <w:pPr>
        <w:ind w:right="-1" w:firstLine="426"/>
        <w:rPr>
          <w:rFonts w:ascii="Times New Roman" w:hAnsi="Times New Roman"/>
          <w:b/>
          <w:bCs/>
          <w:sz w:val="28"/>
          <w:szCs w:val="28"/>
          <w:lang w:val="en-US" w:eastAsia="ru-RU"/>
        </w:rPr>
      </w:pPr>
      <w:r>
        <w:rPr>
          <w:rFonts w:ascii="Times New Roman" w:hAnsi="Times New Roman"/>
          <w:b/>
          <w:bCs/>
          <w:sz w:val="28"/>
          <w:szCs w:val="28"/>
          <w:lang w:val="en-US" w:eastAsia="ru-RU"/>
        </w:rPr>
        <w:br w:type="page"/>
        <w:t xml:space="preserve">SIW 5. </w:t>
      </w:r>
      <w:r w:rsidRPr="002E6EE6">
        <w:rPr>
          <w:rFonts w:ascii="Times New Roman" w:hAnsi="Times New Roman"/>
          <w:b/>
          <w:bCs/>
          <w:sz w:val="28"/>
          <w:szCs w:val="28"/>
          <w:lang w:val="en-US" w:eastAsia="ru-RU"/>
        </w:rPr>
        <w:t>Constructing an ALU--the fun begins</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First goal is 32-bit AND, OR, and addition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Recall we know how to build a full adder. Will draw it as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Pr>
          <w:noProof/>
          <w:lang w:eastAsia="ru-RU"/>
        </w:rPr>
        <w:pict>
          <v:shape id="Рисунок 55" o:spid="_x0000_s1027" type="#_x0000_t75" alt="http://cs.nyu.edu/courses/fall99/V22.0436-001/adder-dia.png" style="position:absolute;left:0;text-align:left;margin-left:1.7pt;margin-top:-.3pt;width:154.2pt;height:163.35pt;z-index:251659264;visibility:visible">
            <v:imagedata r:id="rId46" o:title=""/>
            <w10:wrap type="squar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With this adder, the ALU is easy. </w:t>
      </w:r>
    </w:p>
    <w:p w:rsidR="003C048C" w:rsidRPr="002E6EE6" w:rsidRDefault="003C048C" w:rsidP="00611A18">
      <w:pPr>
        <w:numPr>
          <w:ilvl w:val="0"/>
          <w:numId w:val="7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Just choose the correct operation (ADD, AND, OR) </w:t>
      </w:r>
    </w:p>
    <w:p w:rsidR="003C048C" w:rsidRPr="002E6EE6" w:rsidRDefault="003C048C" w:rsidP="00611A18">
      <w:pPr>
        <w:numPr>
          <w:ilvl w:val="0"/>
          <w:numId w:val="7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the principle that if you want a logic box that sometimes computes X and sometimes computes Y, what you do is </w:t>
      </w:r>
    </w:p>
    <w:p w:rsidR="003C048C" w:rsidRPr="002E6EE6" w:rsidRDefault="003C048C" w:rsidP="00611A18">
      <w:pPr>
        <w:numPr>
          <w:ilvl w:val="1"/>
          <w:numId w:val="7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Compute X and also compute Y </w:t>
      </w:r>
    </w:p>
    <w:p w:rsidR="003C048C" w:rsidRPr="002E6EE6" w:rsidRDefault="003C048C" w:rsidP="00611A18">
      <w:pPr>
        <w:numPr>
          <w:ilvl w:val="1"/>
          <w:numId w:val="7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Put both X and Y into a mux </w:t>
      </w:r>
    </w:p>
    <w:p w:rsidR="003C048C" w:rsidRPr="002E6EE6" w:rsidRDefault="003C048C" w:rsidP="00611A18">
      <w:pPr>
        <w:numPr>
          <w:ilvl w:val="1"/>
          <w:numId w:val="7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 the «sometimes» condition as the select line to the mux </w:t>
      </w:r>
    </w:p>
    <w:p w:rsidR="003C048C" w:rsidRPr="002E6EE6" w:rsidRDefault="003C048C" w:rsidP="00611A18">
      <w:pPr>
        <w:spacing w:after="0" w:line="240" w:lineRule="auto"/>
        <w:ind w:right="-1" w:firstLine="426"/>
        <w:rPr>
          <w:rFonts w:ascii="Times New Roman" w:hAnsi="Times New Roman"/>
          <w:sz w:val="28"/>
          <w:szCs w:val="28"/>
          <w:lang w:val="en-US" w:eastAsia="ru-RU"/>
        </w:rPr>
      </w:pPr>
      <w:r>
        <w:rPr>
          <w:noProof/>
          <w:lang w:eastAsia="ru-RU"/>
        </w:rPr>
        <w:pict>
          <v:shape id="Рисунок 56" o:spid="_x0000_s1028" type="#_x0000_t75" alt="http://cs.nyu.edu/courses/fall99/V22.0436-001/alu-1bit.png" style="position:absolute;left:0;text-align:left;margin-left:88.5pt;margin-top:12.8pt;width:246.3pt;height:241.1pt;z-index:251660288;visibility:visible">
            <v:imagedata r:id="rId47" o:title=""/>
            <w10:wrap type="squar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32-bit version is simple. </w:t>
      </w:r>
    </w:p>
    <w:p w:rsidR="003C048C" w:rsidRPr="002E6EE6" w:rsidRDefault="003C048C" w:rsidP="00611A18">
      <w:pPr>
        <w:numPr>
          <w:ilvl w:val="0"/>
          <w:numId w:val="7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 an array of logic elements for the logic. The logic element is the 1-bit ALU </w:t>
      </w:r>
    </w:p>
    <w:p w:rsidR="003C048C" w:rsidRPr="002E6EE6" w:rsidRDefault="003C048C" w:rsidP="00611A18">
      <w:pPr>
        <w:numPr>
          <w:ilvl w:val="0"/>
          <w:numId w:val="7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Use buses for A, B, and Result. </w:t>
      </w:r>
    </w:p>
    <w:p w:rsidR="003C048C" w:rsidRPr="002E6EE6" w:rsidRDefault="003C048C" w:rsidP="00611A18">
      <w:pPr>
        <w:numPr>
          <w:ilvl w:val="0"/>
          <w:numId w:val="74"/>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«Broadcast» Opcode to all of the internal 1-bit ALUs. This means wire the external Opcode to the Opcode input of each of the internal 1-bit ALUs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57" o:spid="_x0000_i1069" type="#_x0000_t75" alt="http://cs.nyu.edu/courses/fall99/V22.0436-001/alu-32bit.png" style="width:339pt;height:373.5pt;visibility:visible">
            <v:imagedata r:id="rId48"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First goal accomplished.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about subtraction? </w:t>
      </w:r>
    </w:p>
    <w:p w:rsidR="003C048C" w:rsidRPr="002E6EE6" w:rsidRDefault="003C048C" w:rsidP="00611A18">
      <w:pPr>
        <w:numPr>
          <w:ilvl w:val="0"/>
          <w:numId w:val="7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Big deal about 2's compliment is that</w:t>
      </w:r>
      <w:r w:rsidRPr="002E6EE6">
        <w:rPr>
          <w:rFonts w:ascii="Times New Roman" w:hAnsi="Times New Roman"/>
          <w:sz w:val="28"/>
          <w:szCs w:val="28"/>
          <w:lang w:val="en-US" w:eastAsia="ru-RU"/>
        </w:rPr>
        <w:br/>
        <w:t xml:space="preserve">A - B = A + (2's comp B) = A + (B' + 1) </w:t>
      </w:r>
    </w:p>
    <w:p w:rsidR="003C048C" w:rsidRPr="002E6EE6" w:rsidRDefault="003C048C" w:rsidP="00611A18">
      <w:pPr>
        <w:numPr>
          <w:ilvl w:val="0"/>
          <w:numId w:val="7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Get B' from an inverter (naturally) </w:t>
      </w:r>
    </w:p>
    <w:p w:rsidR="003C048C" w:rsidRPr="002E6EE6" w:rsidRDefault="003C048C" w:rsidP="00611A18">
      <w:pPr>
        <w:numPr>
          <w:ilvl w:val="0"/>
          <w:numId w:val="75"/>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Get +1 from the CarryIn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1-bit ALU with ADD, SUB, AND, OR is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58" o:spid="_x0000_i1070" type="#_x0000_t75" alt="http://cs.nyu.edu/courses/fall99/V22.0436-001/alu-sub-1bit.png" style="width:342.75pt;height:244.5pt;visibility:visible">
            <v:imagedata r:id="rId49"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subtraction set Binvert and Cin.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32-bit version is simply a bunch of these. </w:t>
      </w:r>
    </w:p>
    <w:p w:rsidR="003C048C" w:rsidRPr="002E6EE6" w:rsidRDefault="003C048C" w:rsidP="00611A18">
      <w:pPr>
        <w:numPr>
          <w:ilvl w:val="0"/>
          <w:numId w:val="7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subtraction assert both B-invert and Cin. </w:t>
      </w:r>
    </w:p>
    <w:p w:rsidR="003C048C" w:rsidRPr="002E6EE6" w:rsidRDefault="003C048C" w:rsidP="00611A18">
      <w:pPr>
        <w:numPr>
          <w:ilvl w:val="0"/>
          <w:numId w:val="7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addition de-assert both B-invert and Cin. </w:t>
      </w:r>
    </w:p>
    <w:p w:rsidR="003C048C" w:rsidRPr="002E6EE6" w:rsidRDefault="003C048C" w:rsidP="00611A18">
      <w:pPr>
        <w:numPr>
          <w:ilvl w:val="0"/>
          <w:numId w:val="76"/>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AND and OR d-assert B-invert. Cin is a don't care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59" o:spid="_x0000_i1071" type="#_x0000_t75" alt="http://cs.nyu.edu/courses/fall99/V22.0436-001/alu-sub-32bit.png" style="width:261pt;height:350.25pt;visibility:visible">
            <v:imagedata r:id="rId50" o:title=""/>
          </v:shape>
        </w:pic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Default="003C048C" w:rsidP="009525A8">
      <w:pPr>
        <w:ind w:right="-1" w:firstLine="426"/>
        <w:rPr>
          <w:rFonts w:ascii="Times New Roman" w:hAnsi="Times New Roman"/>
          <w:b/>
          <w:bCs/>
          <w:sz w:val="28"/>
          <w:szCs w:val="28"/>
          <w:lang w:val="en-US" w:eastAsia="ru-RU"/>
        </w:rPr>
      </w:pPr>
      <w:r>
        <w:rPr>
          <w:rFonts w:ascii="Times New Roman" w:hAnsi="Times New Roman"/>
          <w:b/>
          <w:bCs/>
          <w:sz w:val="28"/>
          <w:szCs w:val="28"/>
          <w:lang w:val="en-US" w:eastAsia="ru-RU"/>
        </w:rPr>
        <w:br w:type="page"/>
        <w:t xml:space="preserve">SIW 6. </w:t>
      </w:r>
      <w:r w:rsidRPr="002E6EE6">
        <w:rPr>
          <w:rFonts w:ascii="Times New Roman" w:hAnsi="Times New Roman"/>
          <w:b/>
          <w:bCs/>
          <w:sz w:val="28"/>
          <w:szCs w:val="28"/>
          <w:lang w:val="en-US" w:eastAsia="ru-RU"/>
        </w:rPr>
        <w:t>Simulating Combinatorial Circuits at the Gate Level</w:t>
      </w:r>
    </w:p>
    <w:p w:rsidR="003C048C" w:rsidRPr="002E6EE6" w:rsidRDefault="003C048C" w:rsidP="00611A18">
      <w:pPr>
        <w:spacing w:after="0" w:line="240" w:lineRule="auto"/>
        <w:ind w:right="-1" w:firstLine="426"/>
        <w:outlineLvl w:val="1"/>
        <w:rPr>
          <w:rFonts w:ascii="Times New Roman" w:hAnsi="Times New Roman"/>
          <w:b/>
          <w:bCs/>
          <w:sz w:val="28"/>
          <w:szCs w:val="28"/>
          <w:lang w:val="en-US" w:eastAsia="ru-RU"/>
        </w:rPr>
      </w:pP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Write a procedure for each logic box with the following properties.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Parameters for each input and output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(Local) variable for each (internal) wire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Can only do AND OR XOR NOT </w:t>
      </w:r>
    </w:p>
    <w:p w:rsidR="003C048C" w:rsidRPr="002E6EE6" w:rsidRDefault="003C048C" w:rsidP="00611A18">
      <w:pPr>
        <w:numPr>
          <w:ilvl w:val="1"/>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 the C language &amp; | ^ ~ </w:t>
      </w:r>
    </w:p>
    <w:p w:rsidR="003C048C" w:rsidRPr="002E6EE6" w:rsidRDefault="003C048C" w:rsidP="00611A18">
      <w:pPr>
        <w:numPr>
          <w:ilvl w:val="1"/>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Other languages similar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 conditional assignment; the output is a FUNCTION of the input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Single assignment to each variable.</w:t>
      </w:r>
      <w:r w:rsidRPr="002E6EE6">
        <w:rPr>
          <w:rFonts w:ascii="Times New Roman" w:hAnsi="Times New Roman"/>
          <w:sz w:val="28"/>
          <w:szCs w:val="28"/>
          <w:lang w:val="en-US" w:eastAsia="ru-RU"/>
        </w:rPr>
        <w:br/>
        <w:t xml:space="preserve">Multiple assignments would correspond to a cycle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Bus (set of signals) represented by array </w:t>
      </w:r>
    </w:p>
    <w:p w:rsidR="003C048C" w:rsidRPr="002E6EE6" w:rsidRDefault="003C048C" w:rsidP="00611A18">
      <w:pPr>
        <w:numPr>
          <w:ilvl w:val="0"/>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Testing </w:t>
      </w:r>
    </w:p>
    <w:p w:rsidR="003C048C" w:rsidRPr="002E6EE6" w:rsidRDefault="003C048C" w:rsidP="00611A18">
      <w:pPr>
        <w:numPr>
          <w:ilvl w:val="1"/>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Exhaustive possible for 1-bit cases </w:t>
      </w:r>
    </w:p>
    <w:p w:rsidR="003C048C" w:rsidRPr="002E6EE6" w:rsidRDefault="003C048C" w:rsidP="00611A18">
      <w:pPr>
        <w:numPr>
          <w:ilvl w:val="1"/>
          <w:numId w:val="77"/>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Cleverness for n-bit cases (n=32, say)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Handout: </w:t>
      </w:r>
      <w:hyperlink r:id="rId51" w:history="1">
        <w:r w:rsidRPr="002E6EE6">
          <w:rPr>
            <w:rFonts w:ascii="Times New Roman" w:hAnsi="Times New Roman"/>
            <w:color w:val="0000FF"/>
            <w:sz w:val="28"/>
            <w:szCs w:val="28"/>
            <w:u w:val="single"/>
            <w:lang w:val="en-US" w:eastAsia="ru-RU"/>
          </w:rPr>
          <w:t>FullAdder.c</w:t>
        </w:r>
      </w:hyperlink>
      <w:r w:rsidRPr="002E6EE6">
        <w:rPr>
          <w:rFonts w:ascii="Times New Roman" w:hAnsi="Times New Roman"/>
          <w:sz w:val="28"/>
          <w:szCs w:val="28"/>
          <w:lang w:val="en-US" w:eastAsia="ru-RU"/>
        </w:rPr>
        <w:t xml:space="preserve"> and </w:t>
      </w:r>
      <w:hyperlink r:id="rId52" w:history="1">
        <w:r w:rsidRPr="002E6EE6">
          <w:rPr>
            <w:rFonts w:ascii="Times New Roman" w:hAnsi="Times New Roman"/>
            <w:color w:val="0000FF"/>
            <w:sz w:val="28"/>
            <w:szCs w:val="28"/>
            <w:u w:val="single"/>
            <w:lang w:val="en-US" w:eastAsia="ru-RU"/>
          </w:rPr>
          <w:t>FourBitAdder.c</w:t>
        </w:r>
      </w:hyperlink>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Lab 1: Do the equivalent for 1-bit-alu (without subtraction). This is easy. Lab 2 will be similar but for a more sophisticated ALU.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Extra requirements for MIPS alu: </w:t>
      </w:r>
    </w:p>
    <w:p w:rsidR="003C048C" w:rsidRPr="002E6EE6" w:rsidRDefault="003C048C" w:rsidP="00611A18">
      <w:pPr>
        <w:numPr>
          <w:ilvl w:val="0"/>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slt set-less-than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Result reg is 1 if a &lt; b</w:t>
      </w:r>
      <w:r w:rsidRPr="002E6EE6">
        <w:rPr>
          <w:rFonts w:ascii="Times New Roman" w:hAnsi="Times New Roman"/>
          <w:sz w:val="28"/>
          <w:szCs w:val="28"/>
          <w:lang w:val="en-US" w:eastAsia="ru-RU"/>
        </w:rPr>
        <w:br/>
        <w:t>Result reg is 0 if a &gt;= b</w:t>
      </w:r>
    </w:p>
    <w:p w:rsidR="003C048C" w:rsidRPr="002E6EE6" w:rsidRDefault="003C048C" w:rsidP="00611A18">
      <w:pPr>
        <w:numPr>
          <w:ilvl w:val="1"/>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So need to set the LOB (low order bit, aka least significant bit) of the result equal to the sign bit of a subtraction, and set the rest of the result bits to zero.</w:t>
      </w:r>
    </w:p>
    <w:p w:rsidR="003C048C" w:rsidRPr="002E6EE6" w:rsidRDefault="003C048C" w:rsidP="00611A18">
      <w:pPr>
        <w:numPr>
          <w:ilvl w:val="1"/>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Idea #1. Give the mux another input, called LESS. This input is brought in from outside the bit cell. That is, if the opcode is slt we make the select line to the mux equal to 11 (three) so that the the output is the this new input. For all the bits except the LOB, the LESS input is zero. For the LOB we must figure out how to set LESS.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60" o:spid="_x0000_i1072" type="#_x0000_t75" alt="http://cs.nyu.edu/courses/fall99/V22.0436-001/alu-less.png" style="width:369pt;height:285pt;visibility:visible">
            <v:imagedata r:id="rId53" o:title=""/>
          </v:shape>
        </w:pict>
      </w:r>
    </w:p>
    <w:p w:rsidR="003C048C" w:rsidRPr="002E6EE6" w:rsidRDefault="003C048C" w:rsidP="00611A18">
      <w:pPr>
        <w:numPr>
          <w:ilvl w:val="1"/>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Idea #2. Bring out the result of the adder (BEFORE the mux)</w:t>
      </w:r>
      <w:r w:rsidRPr="002E6EE6">
        <w:rPr>
          <w:rFonts w:ascii="Times New Roman" w:hAnsi="Times New Roman"/>
          <w:sz w:val="28"/>
          <w:szCs w:val="28"/>
          <w:lang w:val="en-US" w:eastAsia="ru-RU"/>
        </w:rPr>
        <w:br/>
      </w:r>
      <w:r w:rsidRPr="002E6EE6">
        <w:rPr>
          <w:rFonts w:ascii="Times New Roman" w:hAnsi="Times New Roman"/>
          <w:sz w:val="28"/>
          <w:szCs w:val="28"/>
          <w:lang w:val="en-US" w:eastAsia="ru-RU"/>
        </w:rPr>
        <w:br/>
        <w:t>Only needed for the HOB (high order bit, i.e. sign) Take this new output from the HOB, call it SET and connect it to the LESS input in idea #1 for the LOB. The LESS input for other bits are set to zero.</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61" o:spid="_x0000_i1073" type="#_x0000_t75" alt="http://cs.nyu.edu/courses/fall99/V22.0436-001/alu-set.png" style="width:389.25pt;height:300.75pt;visibility:visible">
            <v:imagedata r:id="rId54" o:title=""/>
          </v:shape>
        </w:pict>
      </w:r>
    </w:p>
    <w:p w:rsidR="003C048C" w:rsidRPr="002E6EE6" w:rsidRDefault="003C048C" w:rsidP="00611A18">
      <w:pPr>
        <w:numPr>
          <w:ilvl w:val="0"/>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Why isn't this method used?</w:t>
      </w:r>
    </w:p>
    <w:p w:rsidR="003C048C" w:rsidRPr="002E6EE6" w:rsidRDefault="003C048C" w:rsidP="00611A18">
      <w:pPr>
        <w:numPr>
          <w:ilvl w:val="0"/>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Ans: It is wrong!</w:t>
      </w:r>
    </w:p>
    <w:p w:rsidR="003C048C" w:rsidRPr="002E6EE6" w:rsidRDefault="003C048C" w:rsidP="00611A18">
      <w:pPr>
        <w:numPr>
          <w:ilvl w:val="0"/>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Example using 3 bit numbers (i.e. -4 .. 3). Try slt on -3 and +2. True subtraction (-3 - +2) give -5. The negative sign in -5 indicates (correctly) that -3 &lt; +2. But three bit subtraction -3 - +2 gives +3 ! Hence we will incorrectly conclude that -3 is NOT less than +2. (Really, it signals an </w:t>
      </w:r>
      <w:r w:rsidRPr="002E6EE6">
        <w:rPr>
          <w:rFonts w:ascii="Times New Roman" w:hAnsi="Times New Roman"/>
          <w:i/>
          <w:iCs/>
          <w:sz w:val="28"/>
          <w:szCs w:val="28"/>
          <w:lang w:val="en-US" w:eastAsia="ru-RU"/>
        </w:rPr>
        <w:t>overflow.</w:t>
      </w:r>
      <w:r w:rsidRPr="002E6EE6">
        <w:rPr>
          <w:rFonts w:ascii="Times New Roman" w:hAnsi="Times New Roman"/>
          <w:sz w:val="28"/>
          <w:szCs w:val="28"/>
          <w:lang w:val="en-US" w:eastAsia="ru-RU"/>
        </w:rPr>
        <w:t xml:space="preserve"> unless doing unsigned)</w:t>
      </w:r>
    </w:p>
    <w:p w:rsidR="003C048C" w:rsidRPr="002E6EE6" w:rsidRDefault="003C048C" w:rsidP="00611A18">
      <w:pPr>
        <w:numPr>
          <w:ilvl w:val="0"/>
          <w:numId w:val="78"/>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Solution: Need the correct rule for less than (not just sign of subtraction)</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figure out correct rule, i.e. prob 4.23. Hint: when an overflow occurs the sign bit is definitely wrong (so the complement of the sign bit is right). </w:t>
      </w:r>
    </w:p>
    <w:p w:rsidR="003C048C" w:rsidRPr="002E6EE6" w:rsidRDefault="003C048C" w:rsidP="00611A18">
      <w:pPr>
        <w:numPr>
          <w:ilvl w:val="1"/>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Overflows </w:t>
      </w:r>
    </w:p>
    <w:p w:rsidR="003C048C" w:rsidRPr="002E6EE6" w:rsidRDefault="003C048C" w:rsidP="00611A18">
      <w:pPr>
        <w:numPr>
          <w:ilvl w:val="2"/>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HOB is already unique (outputs SET) </w:t>
      </w:r>
    </w:p>
    <w:p w:rsidR="003C048C" w:rsidRPr="002E6EE6" w:rsidRDefault="003C048C" w:rsidP="00611A18">
      <w:pPr>
        <w:numPr>
          <w:ilvl w:val="2"/>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Need to enhance it some more to produce the overflow output </w:t>
      </w:r>
    </w:p>
    <w:p w:rsidR="003C048C" w:rsidRPr="002E6EE6" w:rsidRDefault="003C048C" w:rsidP="00611A18">
      <w:pPr>
        <w:numPr>
          <w:ilvl w:val="2"/>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Recall that we gave the rule for overflow: you need to examine </w:t>
      </w:r>
    </w:p>
    <w:p w:rsidR="003C048C" w:rsidRPr="002E6EE6" w:rsidRDefault="003C048C" w:rsidP="00611A18">
      <w:pPr>
        <w:numPr>
          <w:ilvl w:val="3"/>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Whether add or sub (binvert) </w:t>
      </w:r>
    </w:p>
    <w:p w:rsidR="003C048C" w:rsidRPr="002E6EE6" w:rsidRDefault="003C048C" w:rsidP="00611A18">
      <w:pPr>
        <w:numPr>
          <w:ilvl w:val="3"/>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sign of A </w:t>
      </w:r>
    </w:p>
    <w:p w:rsidR="003C048C" w:rsidRPr="002E6EE6" w:rsidRDefault="003C048C" w:rsidP="00611A18">
      <w:pPr>
        <w:numPr>
          <w:ilvl w:val="3"/>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sign of B </w:t>
      </w:r>
    </w:p>
    <w:p w:rsidR="003C048C" w:rsidRPr="002E6EE6" w:rsidRDefault="003C048C" w:rsidP="00611A18">
      <w:pPr>
        <w:numPr>
          <w:ilvl w:val="3"/>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sign of the result </w:t>
      </w:r>
    </w:p>
    <w:p w:rsidR="003C048C" w:rsidRPr="002E6EE6" w:rsidRDefault="003C048C" w:rsidP="00611A18">
      <w:pPr>
        <w:numPr>
          <w:ilvl w:val="3"/>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Since this is the HOB we have all the sign bits. </w:t>
      </w:r>
    </w:p>
    <w:p w:rsidR="003C048C" w:rsidRPr="002E6EE6" w:rsidRDefault="003C048C" w:rsidP="00611A18">
      <w:pPr>
        <w:numPr>
          <w:ilvl w:val="3"/>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book also uses Cout, but this appears to be an error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62" o:spid="_x0000_i1074" type="#_x0000_t75" alt="http://cs.nyu.edu/courses/fall99/V22.0436-001/alu-overflow.png" style="width:362.25pt;height:279.75pt;visibility:visible">
            <v:imagedata r:id="rId55" o:title=""/>
          </v:shape>
        </w:pict>
      </w:r>
    </w:p>
    <w:p w:rsidR="003C048C" w:rsidRPr="002E6EE6" w:rsidRDefault="003C048C" w:rsidP="00611A18">
      <w:pPr>
        <w:numPr>
          <w:ilvl w:val="1"/>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Simpler overflow detection </w:t>
      </w:r>
    </w:p>
    <w:p w:rsidR="003C048C" w:rsidRPr="002E6EE6" w:rsidRDefault="003C048C" w:rsidP="00611A18">
      <w:pPr>
        <w:numPr>
          <w:ilvl w:val="2"/>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 overflow occurs if and only if the carry in to the HOB differs from the carry of of the HOB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br/>
      </w:r>
      <w:r w:rsidRPr="00FF6961">
        <w:rPr>
          <w:rFonts w:ascii="Times New Roman" w:hAnsi="Times New Roman"/>
          <w:noProof/>
          <w:sz w:val="28"/>
          <w:szCs w:val="28"/>
          <w:lang w:eastAsia="ru-RU"/>
        </w:rPr>
        <w:pict>
          <v:shape id="Рисунок 63" o:spid="_x0000_i1075" type="#_x0000_t75" alt="http://cs.nyu.edu/courses/fall99/V22.0436-001/alu-overflow-better.png" style="width:362.25pt;height:279.75pt;visibility:visible">
            <v:imagedata r:id="rId56" o:title=""/>
          </v:shape>
        </w:pict>
      </w:r>
    </w:p>
    <w:p w:rsidR="003C048C" w:rsidRPr="002E6EE6" w:rsidRDefault="003C048C" w:rsidP="00611A18">
      <w:pPr>
        <w:numPr>
          <w:ilvl w:val="1"/>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Zero Detect </w:t>
      </w:r>
    </w:p>
    <w:p w:rsidR="003C048C" w:rsidRPr="002E6EE6" w:rsidRDefault="003C048C" w:rsidP="00611A18">
      <w:pPr>
        <w:numPr>
          <w:ilvl w:val="2"/>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see if all bits are zero just need NOR of all the bits </w:t>
      </w:r>
    </w:p>
    <w:p w:rsidR="003C048C" w:rsidRPr="002E6EE6" w:rsidRDefault="003C048C" w:rsidP="00611A18">
      <w:pPr>
        <w:numPr>
          <w:ilvl w:val="2"/>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Conceptually trivially but does require some wiring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79"/>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Observation:</w:t>
      </w:r>
      <w:r w:rsidRPr="002E6EE6">
        <w:rPr>
          <w:rFonts w:ascii="Times New Roman" w:hAnsi="Times New Roman"/>
          <w:sz w:val="28"/>
          <w:szCs w:val="28"/>
          <w:lang w:val="en-US" w:eastAsia="ru-RU"/>
        </w:rPr>
        <w:t xml:space="preserve"> The initial Cin and Binvert are always the same. So just use one input called Bnegate.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Final Result is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64" o:spid="_x0000_i1076" type="#_x0000_t75" alt="http://cs.nyu.edu/courses/fall99/V22.0436-001/alu32-final.png" style="width:340.5pt;height:448.5pt;visibility:visible">
            <v:imagedata r:id="rId57"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Symbol for the alu is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65" o:spid="_x0000_i1077" type="#_x0000_t75" alt="http://cs.nyu.edu/courses/fall99/V22.0436-001/alu-symbol.png" style="width:240pt;height:237.75pt;visibility:visible">
            <v:imagedata r:id="rId58"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are the control lines? </w:t>
      </w:r>
    </w:p>
    <w:p w:rsidR="003C048C" w:rsidRPr="002E6EE6" w:rsidRDefault="003C048C" w:rsidP="00611A18">
      <w:pPr>
        <w:numPr>
          <w:ilvl w:val="1"/>
          <w:numId w:val="8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Bnegate (1 bit) </w:t>
      </w:r>
    </w:p>
    <w:p w:rsidR="003C048C" w:rsidRPr="002E6EE6" w:rsidRDefault="003C048C" w:rsidP="00611A18">
      <w:pPr>
        <w:numPr>
          <w:ilvl w:val="1"/>
          <w:numId w:val="80"/>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OP (2 bits)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functions can we perform? </w:t>
      </w:r>
    </w:p>
    <w:p w:rsidR="003C048C" w:rsidRPr="002E6EE6" w:rsidRDefault="003C048C" w:rsidP="00611A18">
      <w:pPr>
        <w:numPr>
          <w:ilvl w:val="1"/>
          <w:numId w:val="8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and </w:t>
      </w:r>
    </w:p>
    <w:p w:rsidR="003C048C" w:rsidRPr="002E6EE6" w:rsidRDefault="003C048C" w:rsidP="00611A18">
      <w:pPr>
        <w:numPr>
          <w:ilvl w:val="1"/>
          <w:numId w:val="8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or </w:t>
      </w:r>
    </w:p>
    <w:p w:rsidR="003C048C" w:rsidRPr="002E6EE6" w:rsidRDefault="003C048C" w:rsidP="00611A18">
      <w:pPr>
        <w:numPr>
          <w:ilvl w:val="1"/>
          <w:numId w:val="8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add </w:t>
      </w:r>
    </w:p>
    <w:p w:rsidR="003C048C" w:rsidRPr="002E6EE6" w:rsidRDefault="003C048C" w:rsidP="00611A18">
      <w:pPr>
        <w:numPr>
          <w:ilvl w:val="1"/>
          <w:numId w:val="8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sub </w:t>
      </w:r>
    </w:p>
    <w:p w:rsidR="003C048C" w:rsidRPr="002E6EE6" w:rsidRDefault="003C048C" w:rsidP="00611A18">
      <w:pPr>
        <w:numPr>
          <w:ilvl w:val="1"/>
          <w:numId w:val="81"/>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set on less than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(3-bit) values for the control lines do we need for each function? </w:t>
      </w:r>
    </w:p>
    <w:tbl>
      <w:tblPr>
        <w:tblW w:w="0" w:type="auto"/>
        <w:tblCellSpacing w:w="15" w:type="dxa"/>
        <w:tblInd w:w="720" w:type="dxa"/>
        <w:tblCellMar>
          <w:top w:w="15" w:type="dxa"/>
          <w:left w:w="15" w:type="dxa"/>
          <w:bottom w:w="15" w:type="dxa"/>
          <w:right w:w="15" w:type="dxa"/>
        </w:tblCellMar>
        <w:tblLook w:val="00A0"/>
      </w:tblPr>
      <w:tblGrid>
        <w:gridCol w:w="480"/>
        <w:gridCol w:w="200"/>
        <w:gridCol w:w="355"/>
      </w:tblGrid>
      <w:tr w:rsidR="003C048C" w:rsidRPr="00FF6961" w:rsidTr="00402047">
        <w:trPr>
          <w:tblCellSpacing w:w="15" w:type="dxa"/>
        </w:trPr>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and</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0</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00</w:t>
            </w:r>
          </w:p>
        </w:tc>
      </w:tr>
      <w:tr w:rsidR="003C048C" w:rsidRPr="00FF6961" w:rsidTr="00402047">
        <w:trPr>
          <w:tblCellSpacing w:w="15" w:type="dxa"/>
        </w:trPr>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or</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0</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01</w:t>
            </w:r>
          </w:p>
        </w:tc>
      </w:tr>
      <w:tr w:rsidR="003C048C" w:rsidRPr="00FF6961" w:rsidTr="00402047">
        <w:trPr>
          <w:tblCellSpacing w:w="15" w:type="dxa"/>
        </w:trPr>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add</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0</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10</w:t>
            </w:r>
          </w:p>
        </w:tc>
      </w:tr>
      <w:tr w:rsidR="003C048C" w:rsidRPr="00FF6961" w:rsidTr="00402047">
        <w:trPr>
          <w:tblCellSpacing w:w="15" w:type="dxa"/>
        </w:trPr>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sub</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1</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10</w:t>
            </w:r>
          </w:p>
        </w:tc>
      </w:tr>
      <w:tr w:rsidR="003C048C" w:rsidRPr="00FF6961" w:rsidTr="00402047">
        <w:trPr>
          <w:tblCellSpacing w:w="15" w:type="dxa"/>
        </w:trPr>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slt</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1</w:t>
            </w:r>
          </w:p>
        </w:tc>
        <w:tc>
          <w:tcPr>
            <w:tcW w:w="0" w:type="auto"/>
            <w:vAlign w:val="center"/>
          </w:tcPr>
          <w:p w:rsidR="003C048C" w:rsidRPr="002E6EE6" w:rsidRDefault="003C048C" w:rsidP="00611A18">
            <w:pPr>
              <w:spacing w:after="0" w:line="240" w:lineRule="auto"/>
              <w:rPr>
                <w:rFonts w:ascii="Times New Roman" w:hAnsi="Times New Roman"/>
                <w:sz w:val="28"/>
                <w:szCs w:val="28"/>
                <w:lang w:val="en-US" w:eastAsia="ru-RU"/>
              </w:rPr>
            </w:pPr>
            <w:r w:rsidRPr="002E6EE6">
              <w:rPr>
                <w:rFonts w:ascii="Times New Roman" w:hAnsi="Times New Roman"/>
                <w:sz w:val="28"/>
                <w:szCs w:val="28"/>
                <w:lang w:val="en-US" w:eastAsia="ru-RU"/>
              </w:rPr>
              <w:t>11</w:t>
            </w:r>
          </w:p>
        </w:tc>
      </w:tr>
    </w:tbl>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78"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Adders </w:t>
      </w:r>
    </w:p>
    <w:p w:rsidR="003C048C" w:rsidRPr="002E6EE6" w:rsidRDefault="003C048C" w:rsidP="00611A18">
      <w:pPr>
        <w:numPr>
          <w:ilvl w:val="1"/>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We have done what is called a ripple carry adder.</w:t>
      </w:r>
      <w:r w:rsidRPr="002E6EE6">
        <w:rPr>
          <w:rFonts w:ascii="Times New Roman" w:hAnsi="Times New Roman"/>
          <w:sz w:val="28"/>
          <w:szCs w:val="28"/>
          <w:lang w:val="en-US" w:eastAsia="ru-RU"/>
        </w:rPr>
        <w:br/>
        <w:t>The carry "ripples" from one bit to the next (LOB to HOB).</w:t>
      </w:r>
      <w:r w:rsidRPr="002E6EE6">
        <w:rPr>
          <w:rFonts w:ascii="Times New Roman" w:hAnsi="Times New Roman"/>
          <w:sz w:val="28"/>
          <w:szCs w:val="28"/>
          <w:lang w:val="en-US" w:eastAsia="ru-RU"/>
        </w:rPr>
        <w:br/>
        <w:t>So the time required is proportional to the wordlength.</w:t>
      </w:r>
      <w:r w:rsidRPr="002E6EE6">
        <w:rPr>
          <w:rFonts w:ascii="Times New Roman" w:hAnsi="Times New Roman"/>
          <w:sz w:val="28"/>
          <w:szCs w:val="28"/>
          <w:lang w:val="en-US" w:eastAsia="ru-RU"/>
        </w:rPr>
        <w:br/>
        <w:t xml:space="preserve">Each carry can be computed with two levels of logic (any function can be so computed) hence the number of gate delays is 2*wordsize. </w:t>
      </w:r>
    </w:p>
    <w:p w:rsidR="003C048C" w:rsidRPr="002E6EE6" w:rsidRDefault="003C048C" w:rsidP="00611A18">
      <w:pPr>
        <w:numPr>
          <w:ilvl w:val="1"/>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about doing the entire 32 (or 64) bit adder with 2 levels of logic? </w:t>
      </w:r>
    </w:p>
    <w:p w:rsidR="003C048C" w:rsidRPr="002E6EE6" w:rsidRDefault="003C048C" w:rsidP="00611A18">
      <w:pPr>
        <w:numPr>
          <w:ilvl w:val="2"/>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Such a circuit clearly exists. Why? </w:t>
      </w:r>
    </w:p>
    <w:p w:rsidR="003C048C" w:rsidRPr="002E6EE6" w:rsidRDefault="003C048C" w:rsidP="00611A18">
      <w:pPr>
        <w:numPr>
          <w:ilvl w:val="2"/>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Ans: A two levels of logic circuit exists for </w:t>
      </w:r>
      <w:r w:rsidRPr="002E6EE6">
        <w:rPr>
          <w:rFonts w:ascii="Times New Roman" w:hAnsi="Times New Roman"/>
          <w:i/>
          <w:iCs/>
          <w:sz w:val="28"/>
          <w:szCs w:val="28"/>
          <w:lang w:val="en-US" w:eastAsia="ru-RU"/>
        </w:rPr>
        <w:t>any</w:t>
      </w:r>
      <w:r w:rsidRPr="002E6EE6">
        <w:rPr>
          <w:rFonts w:ascii="Times New Roman" w:hAnsi="Times New Roman"/>
          <w:sz w:val="28"/>
          <w:szCs w:val="28"/>
          <w:lang w:val="en-US" w:eastAsia="ru-RU"/>
        </w:rPr>
        <w:t xml:space="preserve"> function. </w:t>
      </w:r>
    </w:p>
    <w:p w:rsidR="003C048C" w:rsidRPr="002E6EE6" w:rsidRDefault="003C048C" w:rsidP="00611A18">
      <w:pPr>
        <w:numPr>
          <w:ilvl w:val="2"/>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it would be very expensive: many gates and wires. </w:t>
      </w:r>
    </w:p>
    <w:p w:rsidR="003C048C" w:rsidRPr="002E6EE6" w:rsidRDefault="003C048C" w:rsidP="00611A18">
      <w:pPr>
        <w:numPr>
          <w:ilvl w:val="2"/>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big problem: The AND and OR gates have high fan-in, i.e., they have a large number of inputs. It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true that a 64-input AND takes the same time as a 2-input AND. </w:t>
      </w:r>
    </w:p>
    <w:p w:rsidR="003C048C" w:rsidRPr="002E6EE6" w:rsidRDefault="003C048C" w:rsidP="00611A18">
      <w:pPr>
        <w:numPr>
          <w:ilvl w:val="2"/>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Unless you are doing full custom VLSI, you get a toolbox of primative functions (say 4 input NAND) and must build from that </w:t>
      </w:r>
    </w:p>
    <w:p w:rsidR="003C048C" w:rsidRPr="002E6EE6" w:rsidRDefault="003C048C" w:rsidP="00611A18">
      <w:pPr>
        <w:numPr>
          <w:ilvl w:val="1"/>
          <w:numId w:val="82"/>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There are faster adders, e.g. carry lookahead and carry save. We will study the carry lookahead.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Carry Lookahead adders</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did a ripple adder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delay proportional to # bits.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 detail, each bit the CarryOut uses two levels of logic after the CarryIn is stable.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the delay for calculating an n-bit sum is 2n gate delays.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4 bits the delay is 8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16, delay is 32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32, delay is 64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64, delay is 128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will now do the carry lookahead adder, which is much faster, especially for many bit (e.g. 64 bit) addition.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 each bit we can in one gate delay calculate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generate a carry    gi = ai bi</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propogate a carry   pi = ai+bi</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H&amp;P give a </w:t>
      </w:r>
      <w:hyperlink r:id="rId59" w:history="1">
        <w:r w:rsidRPr="002E6EE6">
          <w:rPr>
            <w:rFonts w:ascii="Times New Roman" w:hAnsi="Times New Roman"/>
            <w:color w:val="0000FF"/>
            <w:sz w:val="28"/>
            <w:szCs w:val="28"/>
            <w:u w:val="single"/>
            <w:lang w:val="en-US" w:eastAsia="ru-RU"/>
          </w:rPr>
          <w:t>plumbing analogue</w:t>
        </w:r>
      </w:hyperlink>
      <w:r w:rsidRPr="002E6EE6">
        <w:rPr>
          <w:rFonts w:ascii="Times New Roman" w:hAnsi="Times New Roman"/>
          <w:sz w:val="28"/>
          <w:szCs w:val="28"/>
          <w:lang w:val="en-US" w:eastAsia="ru-RU"/>
        </w:rPr>
        <w:t xml:space="preserve"> for generate and propogate.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Given the generates and propogates, we can calculate all the carries for a 4-bit addition (recall that c0=Cin is an input) as follows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c1 = g0 + p0 c0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c2 = g1 + p1 c1 = g1 + p1 g0 + p1 p0 c0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c3 = g2 + p2 c2 = g2 + p2 g1 + p2 p1 g0 + p2 p1 p0 c0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c4 = g3 + p3 c3 = g3 + p3 g2 + p3 p2 g1 + p3 p2 p1 g0 + p3 p2 p1 p0 c0</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Thus we can calculate c1 ... c4 in just two additional gate delays (where we assume one gate can accept upto 5 inputs). Since we get gi and pi after one gate delay, the total delay for calculating all the carries is 3 (this includes c4=CarryOut)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Each bit of the sum si can be calculated in 2 gate delays given ai, bi, and ci. Thus 5 gate delays after we are given a, b and CarryIn, we have calculated s and CarryOut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68" o:spid="_x0000_i1079" type="#_x0000_t75" alt="http://cs.nyu.edu/courses/fall99/V22.0436-001/4-bit-cla.png" style="width:320.25pt;height:291pt;visibility:visible">
            <v:imagedata r:id="rId60"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for 4-bit addition the faster adder takes time 5 and the slower adder time 8.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we want to put four of these together to get a fast 16-bit adder. Again we are assuming a gate can accept upto 5 inputs. It is important that the number of inputs per gate does not grow with the size of the numbers to add. If the technology available supplies only 4-input gates, we would use groups of 3 bits rather than four.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start by determining «supergenerate» and «superpropogate» bits. The super propogate indicates whether the </w:t>
      </w:r>
      <w:r w:rsidRPr="002E6EE6">
        <w:rPr>
          <w:rFonts w:ascii="Times New Roman" w:hAnsi="Times New Roman"/>
          <w:b/>
          <w:bCs/>
          <w:sz w:val="28"/>
          <w:szCs w:val="28"/>
          <w:lang w:val="en-US" w:eastAsia="ru-RU"/>
        </w:rPr>
        <w:t>4-bit adder</w:t>
      </w:r>
      <w:r w:rsidRPr="002E6EE6">
        <w:rPr>
          <w:rFonts w:ascii="Times New Roman" w:hAnsi="Times New Roman"/>
          <w:sz w:val="28"/>
          <w:szCs w:val="28"/>
          <w:lang w:val="en-US" w:eastAsia="ru-RU"/>
        </w:rPr>
        <w:t xml:space="preserve"> constructed above generates a CarryOut or propogates a CarryIn to a CarryOut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P0 = p3 p2 p1 p0          Does the low order 4-bit adder</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propogate a carry?</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P1 = p7 p6 p5 p4</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P2 = p11 p10 p9 p8</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P3 = p15 p14 p13 p12      Does the high order 4-bit adder</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propogate a carry?</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G0 = g3 + p3 g2 + p3 p2 g1 + p3 p2 p1 g0        Does low order 4-bit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adder generate a carry</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G1 = g7 + p7 g6 + p7 p6 g5 + p7 p6 p5 g4</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G2 = g11 + p11 g10 + p11 p10 g9 + p11 p10 p9 g8</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G3 = g15 + p15 g14 + p15 p14 g13 + p15 p14 p13 g12</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C1 = G0 + P0 c0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C2 = G1 + P1 C1 = G1 + P1 G0 + P1 P0 c0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C3 = G2 + P2 C2 = G2 + P2 G1 + P2 P1 G0 + P2 P1 P0 c0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C4 = G3 + P3 C3 = G3 + P3 G2 + P3 P2 G1 + P3 P2 P1 G0 + P3 P2 P1 P0 c0</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From these C's you just need to do a 4-bit CLA since the C's are the CarryIns for each group of 4-bits out of the 16-bits.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How long does this take, again assuming 5 input gates?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calculate the P's one gate delay after we have the p's. Since the pj's are determined 1 gate delay after we are given the a's and b's. So we have all Pi 2 gate delays after we start.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G's are determined 2 gate delays after we have the g's and p's. So the G's are done 3 gate delays after we start.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C's are determined 2 gate delays after the P's and G's. So the C's are done 5 gate delays after we start.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the C's are sent back to the 4-bit adders, which have already calculated the p's and g's. Hence the c's are calculated in 2 more gate delays (7 total) and the s's 2 more after that (9 total).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a 16-bit CLA takes 9 cycles instead of 32 for a ripple carry adder.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Some pictures follow.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Take our original picture of the 4-bit CLA and collapse the details so it looks like.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69" o:spid="_x0000_i1080" type="#_x0000_t75" alt="http://cs.nyu.edu/courses/fall99/V22.0436-001/4-bit-cla-abstract.png" style="width:180pt;height:236.25pt;visibility:visible">
            <v:imagedata r:id="rId61"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Next include the logic to calculate P and G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0" o:spid="_x0000_i1081" type="#_x0000_t75" alt="http://cs.nyu.edu/courses/fall99/V22.0436-001/4-bit-cla-PG.png" style="width:261pt;height:236.25pt;visibility:visible">
            <v:imagedata r:id="rId62"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put four of these with a CLA block (to calculate C's from P's, G's and Cin) and we get a 16-bit CLA. Note that we do not use the Cout from the 4-bit CLAs.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1" o:spid="_x0000_i1082" type="#_x0000_t75" alt="http://cs.nyu.edu/courses/fall99/V22.0436-001/16-bit-cla.png" style="width:349.5pt;height:400.5pt;visibility:visible">
            <v:imagedata r:id="rId63"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Note that the tall skinny box is general. It takes 4 Ps 4Gs and Cin and calculates 4Cs. The Ps can be propogates, superpropogates, superduperpropogates, etc. That is, you take 4 of these 16-bit CLAs and the same tall skinny box and you get a 64-bit CLA.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4.44, 4.45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83"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As noted just above the tall skinny box is useful for all size CLAs. To expand on that point and to review CLAs, let's redo CLAs with the general box.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Since we are doing 4-bits at a time, the box takes 9=2*4+1 input bits and produces 6=4+2 outputs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Inputs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4 generate bits from the previous size (i.e. if now doing a 64-bit CLA, these are the generate bits from the four 16-bit CLAs). Let's call these bits Gin0, Gin1, Gin2, Gin3.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4 propogate bits from the previous size Pin0, Pin1, Pin2, Pin3.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Carry in Cin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Outputs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Four carries C1, C2, C3, and C4 to be used in the previous size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Cin is also called C0 and is used in the previous size as well as in this box.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C4 is also called Cout. It is the carry out from this size, but is </w:t>
      </w:r>
      <w:r w:rsidRPr="002E6EE6">
        <w:rPr>
          <w:rFonts w:ascii="Times New Roman" w:hAnsi="Times New Roman"/>
          <w:i/>
          <w:iCs/>
          <w:sz w:val="28"/>
          <w:szCs w:val="28"/>
          <w:lang w:val="en-US" w:eastAsia="ru-RU"/>
        </w:rPr>
        <w:t>not</w:t>
      </w:r>
      <w:r w:rsidRPr="002E6EE6">
        <w:rPr>
          <w:rFonts w:ascii="Times New Roman" w:hAnsi="Times New Roman"/>
          <w:sz w:val="28"/>
          <w:szCs w:val="28"/>
          <w:lang w:val="en-US" w:eastAsia="ru-RU"/>
        </w:rPr>
        <w:t xml:space="preserve"> used in the </w:t>
      </w:r>
      <w:r w:rsidRPr="002E6EE6">
        <w:rPr>
          <w:rFonts w:ascii="Times New Roman" w:hAnsi="Times New Roman"/>
          <w:i/>
          <w:iCs/>
          <w:sz w:val="28"/>
          <w:szCs w:val="28"/>
          <w:lang w:val="en-US" w:eastAsia="ru-RU"/>
        </w:rPr>
        <w:t>next</w:t>
      </w:r>
      <w:r w:rsidRPr="002E6EE6">
        <w:rPr>
          <w:rFonts w:ascii="Times New Roman" w:hAnsi="Times New Roman"/>
          <w:sz w:val="28"/>
          <w:szCs w:val="28"/>
          <w:lang w:val="en-US" w:eastAsia="ru-RU"/>
        </w:rPr>
        <w:t xml:space="preserve"> size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Gout and Pout, the generate and propogate to be used in the </w:t>
      </w:r>
      <w:r w:rsidRPr="002E6EE6">
        <w:rPr>
          <w:rFonts w:ascii="Times New Roman" w:hAnsi="Times New Roman"/>
          <w:i/>
          <w:iCs/>
          <w:sz w:val="28"/>
          <w:szCs w:val="28"/>
          <w:lang w:val="en-US" w:eastAsia="ru-RU"/>
        </w:rPr>
        <w:t>next</w:t>
      </w:r>
      <w:r w:rsidRPr="002E6EE6">
        <w:rPr>
          <w:rFonts w:ascii="Times New Roman" w:hAnsi="Times New Roman"/>
          <w:sz w:val="28"/>
          <w:szCs w:val="28"/>
          <w:lang w:val="en-US" w:eastAsia="ru-RU"/>
        </w:rPr>
        <w:t xml:space="preserve"> size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Formulas </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C1 = G0 + PO Cin</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C2 = G1 + P1 G0 + P1 P0 Cin</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C3 = G2 + P2 G1 + P2 P1 G0 + P2 P1 P0 Cin</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C4 = G3 + P3 G2 + P3 P2 G1 + P3 P2 P1 G0 + P3 P2 P1 P0 Cin</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Gout = G3  +  P3 G2  +  P3 P2 G1  +  P3 P2 P1 Go</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Pout = P3 P2 P1 P0</w:t>
      </w:r>
    </w:p>
    <w:p w:rsidR="003C048C" w:rsidRPr="002E6EE6" w:rsidRDefault="003C048C" w:rsidP="00611A18">
      <w:pPr>
        <w:numPr>
          <w:ilvl w:val="1"/>
          <w:numId w:val="83"/>
        </w:numPr>
        <w:tabs>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Picture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4" o:spid="_x0000_i1084" type="#_x0000_t75" alt="http://cs.nyu.edu/courses/fall99/V22.0436-001/cla-block.png" style="width:69pt;height:177.75pt;visibility:visible">
            <v:imagedata r:id="rId64"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 4-bit adder is now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5" o:spid="_x0000_i1085" type="#_x0000_t75" alt="http://cs.nyu.edu/courses/fall99/V22.0436-001/cla-4bit.png" style="width:258pt;height:303pt;visibility:visible">
            <v:imagedata r:id="rId65"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does the «?» box do?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Calculates Gi and Pi based on ai and bi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Gi = ai bi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Pi = ai + bi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Calculate s1 based on ai, bi, and Ci=Cin (normal full adder)</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not bother calculating Cout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Now take four of these 4-bit adders and use the </w:t>
      </w:r>
      <w:r w:rsidRPr="002E6EE6">
        <w:rPr>
          <w:rFonts w:ascii="Times New Roman" w:hAnsi="Times New Roman"/>
          <w:i/>
          <w:iCs/>
          <w:sz w:val="28"/>
          <w:szCs w:val="28"/>
          <w:lang w:val="en-US" w:eastAsia="ru-RU"/>
        </w:rPr>
        <w:t>identical</w:t>
      </w:r>
      <w:r w:rsidRPr="002E6EE6">
        <w:rPr>
          <w:rFonts w:ascii="Times New Roman" w:hAnsi="Times New Roman"/>
          <w:sz w:val="28"/>
          <w:szCs w:val="28"/>
          <w:lang w:val="en-US" w:eastAsia="ru-RU"/>
        </w:rPr>
        <w:t xml:space="preserve"> CLA box to get a 16-bit adder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6" o:spid="_x0000_i1086" type="#_x0000_t75" alt="http://cs.nyu.edu/courses/fall99/V22.0436-001/cla-16bit.png" style="width:378pt;height:333pt;visibility:visible">
            <v:imagedata r:id="rId66"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Four of these 16-bit adders with the </w:t>
      </w:r>
      <w:r w:rsidRPr="002E6EE6">
        <w:rPr>
          <w:rFonts w:ascii="Times New Roman" w:hAnsi="Times New Roman"/>
          <w:i/>
          <w:iCs/>
          <w:sz w:val="28"/>
          <w:szCs w:val="28"/>
          <w:lang w:val="en-US" w:eastAsia="ru-RU"/>
        </w:rPr>
        <w:t>identical</w:t>
      </w:r>
      <w:r w:rsidRPr="002E6EE6">
        <w:rPr>
          <w:rFonts w:ascii="Times New Roman" w:hAnsi="Times New Roman"/>
          <w:sz w:val="28"/>
          <w:szCs w:val="28"/>
          <w:lang w:val="en-US" w:eastAsia="ru-RU"/>
        </w:rPr>
        <w:t xml:space="preserve"> CLA box to gives a 64-bit adder.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Shifter</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Just a string of D-flops; output of one is input of next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Input to first is the </w:t>
      </w:r>
      <w:r w:rsidRPr="002E6EE6">
        <w:rPr>
          <w:rFonts w:ascii="Times New Roman" w:hAnsi="Times New Roman"/>
          <w:i/>
          <w:iCs/>
          <w:sz w:val="28"/>
          <w:szCs w:val="28"/>
          <w:lang w:val="en-US" w:eastAsia="ru-RU"/>
        </w:rPr>
        <w:t>serial input</w:t>
      </w:r>
      <w:r w:rsidRPr="002E6EE6">
        <w:rPr>
          <w:rFonts w:ascii="Times New Roman" w:hAnsi="Times New Roman"/>
          <w:sz w:val="28"/>
          <w:szCs w:val="28"/>
          <w:lang w:val="en-US" w:eastAsia="ru-RU"/>
        </w:rPr>
        <w:t xml:space="preserve">.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Output of last is the </w:t>
      </w:r>
      <w:r w:rsidRPr="002E6EE6">
        <w:rPr>
          <w:rFonts w:ascii="Times New Roman" w:hAnsi="Times New Roman"/>
          <w:i/>
          <w:iCs/>
          <w:sz w:val="28"/>
          <w:szCs w:val="28"/>
          <w:lang w:val="en-US" w:eastAsia="ru-RU"/>
        </w:rPr>
        <w:t>serial output</w:t>
      </w:r>
      <w:r w:rsidRPr="002E6EE6">
        <w:rPr>
          <w:rFonts w:ascii="Times New Roman" w:hAnsi="Times New Roman"/>
          <w:sz w:val="28"/>
          <w:szCs w:val="28"/>
          <w:lang w:val="en-US" w:eastAsia="ru-RU"/>
        </w:rPr>
        <w:t xml:space="preserve">.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7" o:spid="_x0000_i1087" type="#_x0000_t75" alt="http://cs.nyu.edu/courses/fall99/V22.0436-001/shifter-trivial.png" style="width:127.5pt;height:258.75pt;visibility:visible">
            <v:imagedata r:id="rId67" o:title=""/>
          </v:shape>
        </w:pic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want more.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Left and right shifting (with serial input/output)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Parallel load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Parallel Output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Don't shift every cycle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Parallel output is just wires.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Shifter has 4 modes (left-shift, right-shift, nop, load) so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4-1 mux inside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2 control lines must come in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8" o:spid="_x0000_i1088" type="#_x0000_t75" alt="http://cs.nyu.edu/courses/fall99/V22.0436-001/shifter.png" style="width:345pt;height:396.75pt;visibility:visible">
            <v:imagedata r:id="rId68" o:title=""/>
          </v:shape>
        </w:pic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We could modify our registers to be shifters (bigger mux), but ...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Our shifters are slow for big shifts; «barrel shifters» are better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A 4-bit shift register initially contains 1101. It is shifted six times to the right with the serial input being 101101. What is the contents of the register after each shift.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b/>
          <w:bCs/>
          <w:sz w:val="28"/>
          <w:szCs w:val="28"/>
          <w:lang w:val="en-US" w:eastAsia="ru-RU"/>
        </w:rPr>
        <w:t>Homework:</w:t>
      </w:r>
      <w:r w:rsidRPr="002E6EE6">
        <w:rPr>
          <w:rFonts w:ascii="Times New Roman" w:hAnsi="Times New Roman"/>
          <w:sz w:val="28"/>
          <w:szCs w:val="28"/>
          <w:lang w:val="en-US" w:eastAsia="ru-RU"/>
        </w:rPr>
        <w:t xml:space="preserve"> Same register, same init condition. For the first 6 cycles the opcodes are left, left, right, nop, left, right and the serial input is 101101. The next cycle the register is loaded (in parallel) with 1011. The final 6 cycles are the same as the first 6. What is the contents of the register after each cycle? </w:t>
      </w:r>
    </w:p>
    <w:p w:rsidR="003C048C" w:rsidRPr="002E6EE6" w:rsidRDefault="003C048C" w:rsidP="00611A18">
      <w:pPr>
        <w:spacing w:after="0" w:line="240" w:lineRule="auto"/>
        <w:ind w:right="-1" w:firstLine="426"/>
        <w:outlineLvl w:val="3"/>
        <w:rPr>
          <w:rFonts w:ascii="Times New Roman" w:hAnsi="Times New Roman"/>
          <w:b/>
          <w:bCs/>
          <w:sz w:val="28"/>
          <w:szCs w:val="28"/>
          <w:lang w:val="en-US" w:eastAsia="ru-RU"/>
        </w:rPr>
      </w:pPr>
      <w:r w:rsidRPr="002E6EE6">
        <w:rPr>
          <w:rFonts w:ascii="Times New Roman" w:hAnsi="Times New Roman"/>
          <w:b/>
          <w:bCs/>
          <w:sz w:val="28"/>
          <w:szCs w:val="28"/>
          <w:lang w:val="en-US" w:eastAsia="ru-RU"/>
        </w:rPr>
        <w:t>Multipliers</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Recall how to do multiplication.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Multiplicand times multiplier gives product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Multiply multiplicand by each digit of multiplier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Put the result in the correct column </w:t>
      </w:r>
    </w:p>
    <w:p w:rsidR="003C048C" w:rsidRPr="002E6EE6" w:rsidRDefault="003C048C" w:rsidP="00611A18">
      <w:pPr>
        <w:numPr>
          <w:ilvl w:val="2"/>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Then add the partial products just produced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We will do it the same way ...</w:t>
      </w:r>
      <w:r w:rsidRPr="002E6EE6">
        <w:rPr>
          <w:rFonts w:ascii="Times New Roman" w:hAnsi="Times New Roman"/>
          <w:sz w:val="28"/>
          <w:szCs w:val="28"/>
          <w:lang w:val="en-US" w:eastAsia="ru-RU"/>
        </w:rPr>
        <w:br/>
        <w:t xml:space="preserve">... but differently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We are doing binary arithmetic so each «digit» of the multiplier is 1 or zero.</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Hence «multiplying» the mulitplicand by a digit of the multiplier means either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Getting the multiplicand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Getting zero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Use an «if appropriate bit of multiplier is 1» stmt</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To get the «appropriate bit»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Start with the LOB of the multiplier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Shift the multiplier right (so the next bit is the LOB)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Putting in the correct column means putting it one column further left that the last time.</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This is done by shifting the multiplicand left one bit each time (even if the multiplier bit is zero)</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Instead of adding partial products at end, keep a running sum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the multiplier bit is zero add the (shifted) multiplicand to the running sum </w:t>
      </w:r>
    </w:p>
    <w:p w:rsidR="003C048C" w:rsidRPr="002E6EE6" w:rsidRDefault="003C048C" w:rsidP="00611A18">
      <w:pPr>
        <w:numPr>
          <w:ilvl w:val="3"/>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If the bit is zero, simply skip the addition. </w:t>
      </w:r>
    </w:p>
    <w:p w:rsidR="003C048C" w:rsidRPr="002E6EE6" w:rsidRDefault="003C048C" w:rsidP="00611A18">
      <w:pPr>
        <w:spacing w:after="0" w:line="240" w:lineRule="auto"/>
        <w:ind w:right="-1" w:firstLine="426"/>
        <w:rPr>
          <w:rFonts w:ascii="Times New Roman" w:hAnsi="Times New Roman"/>
          <w:sz w:val="28"/>
          <w:szCs w:val="28"/>
          <w:lang w:val="en-US" w:eastAsia="ru-RU"/>
        </w:rPr>
      </w:pP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This results in the following algorithm </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product &lt;- 0</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for i = 0 to 31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if LOB of multiplier = 1</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product = product + multiplicand</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shift multiplicand left 1 bit</w:t>
      </w:r>
    </w:p>
    <w:p w:rsidR="003C048C" w:rsidRPr="002E6EE6" w:rsidRDefault="003C048C" w:rsidP="0061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        shift multiplier right 1 bit</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Do on board 4-bit addition (8-bit registers) 1100 x 1101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FF6961">
        <w:rPr>
          <w:rFonts w:ascii="Times New Roman" w:hAnsi="Times New Roman"/>
          <w:noProof/>
          <w:sz w:val="28"/>
          <w:szCs w:val="28"/>
          <w:lang w:eastAsia="ru-RU"/>
        </w:rPr>
        <w:pict>
          <v:shape id="Рисунок 79" o:spid="_x0000_i1089" type="#_x0000_t75" alt="http://cs.nyu.edu/courses/fall99/V22.0436-001/multiplier-1.png" style="width:335.25pt;height:230.25pt;visibility:visible">
            <v:imagedata r:id="rId69" o:title=""/>
          </v:shape>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What about the control?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Always give the ALU the ADD operation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Always send a 1 to the multiplicand to shift left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Always send a 1 to the multiplier to shift right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Pretty boring so far but </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Send a 1 to write line in product if and only if LOB multiplier is a 1 </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I.e. send LOB to write line </w:t>
      </w:r>
    </w:p>
    <w:p w:rsidR="003C048C" w:rsidRPr="002E6EE6" w:rsidRDefault="003C048C" w:rsidP="00611A18">
      <w:pPr>
        <w:numPr>
          <w:ilvl w:val="2"/>
          <w:numId w:val="83"/>
        </w:numPr>
        <w:tabs>
          <w:tab w:val="clear" w:pos="2160"/>
        </w:tabs>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I.e. it really is pretty boring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D44CF">
        <w:rPr>
          <w:rFonts w:ascii="Times New Roman" w:hAnsi="Times New Roman"/>
          <w:sz w:val="28"/>
          <w:szCs w:val="28"/>
          <w:lang w:val="en-US" w:eastAsia="ru-RU"/>
        </w:rPr>
        <w:pict>
          <v:rect id="_x0000_i1090" style="width:0;height:1.5pt" o:hralign="center" o:hrstd="t" o:hr="t" fillcolor="#a6a6a6" stroked="f"/>
        </w:pic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This works!</w:t>
      </w:r>
      <w:r w:rsidRPr="002E6EE6">
        <w:rPr>
          <w:rFonts w:ascii="Times New Roman" w:hAnsi="Times New Roman"/>
          <w:sz w:val="28"/>
          <w:szCs w:val="28"/>
          <w:lang w:val="en-US" w:eastAsia="ru-RU"/>
        </w:rPr>
        <w:br/>
        <w:t xml:space="preserve">but, when compared to the better solutions to come, is wasteful of resourses and hence is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slower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hotter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bigger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all these are bad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The product register must be 64 bits since the product is 64 bits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Why is multiplicand register 64 bits?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So that we can shift it left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I.e., for our convenience. </w:t>
      </w:r>
      <w:r w:rsidRPr="002E6EE6">
        <w:rPr>
          <w:rFonts w:ascii="Times New Roman" w:hAnsi="Times New Roman"/>
          <w:sz w:val="28"/>
          <w:szCs w:val="28"/>
          <w:lang w:val="en-US" w:eastAsia="ru-RU"/>
        </w:rPr>
        <w:br/>
        <w:t>By this I mean it is not required by the problem specification,</w:t>
      </w:r>
      <w:r w:rsidRPr="002E6EE6">
        <w:rPr>
          <w:rFonts w:ascii="Times New Roman" w:hAnsi="Times New Roman"/>
          <w:sz w:val="28"/>
          <w:szCs w:val="28"/>
          <w:lang w:val="en-US" w:eastAsia="ru-RU"/>
        </w:rPr>
        <w:br/>
        <w:t xml:space="preserve">but only by the solution method chosen. </w:t>
      </w:r>
    </w:p>
    <w:p w:rsidR="003C048C" w:rsidRPr="002E6EE6" w:rsidRDefault="003C048C" w:rsidP="00611A18">
      <w:pPr>
        <w:spacing w:after="0" w:line="240" w:lineRule="auto"/>
        <w:ind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Why is ALU 64-bits?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Because the product is 64 bits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But we are only adding a 32-bit quantity to the product at any one step.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Hmmm.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Maybe we can just pull out the correct bits from the product. </w:t>
      </w:r>
    </w:p>
    <w:p w:rsidR="003C048C" w:rsidRPr="002E6EE6" w:rsidRDefault="003C048C" w:rsidP="00611A18">
      <w:pPr>
        <w:numPr>
          <w:ilvl w:val="1"/>
          <w:numId w:val="83"/>
        </w:numPr>
        <w:spacing w:after="0" w:line="240" w:lineRule="auto"/>
        <w:ind w:left="0" w:right="-1" w:firstLine="426"/>
        <w:rPr>
          <w:rFonts w:ascii="Times New Roman" w:hAnsi="Times New Roman"/>
          <w:sz w:val="28"/>
          <w:szCs w:val="28"/>
          <w:lang w:val="en-US" w:eastAsia="ru-RU"/>
        </w:rPr>
      </w:pPr>
      <w:r w:rsidRPr="002E6EE6">
        <w:rPr>
          <w:rFonts w:ascii="Times New Roman" w:hAnsi="Times New Roman"/>
          <w:sz w:val="28"/>
          <w:szCs w:val="28"/>
          <w:lang w:val="en-US" w:eastAsia="ru-RU"/>
        </w:rPr>
        <w:t xml:space="preserve">Would be tricky to pull out bits in the middle because which bits to pull changes each step </w:t>
      </w:r>
    </w:p>
    <w:p w:rsidR="003C048C" w:rsidRPr="002E6EE6" w:rsidRDefault="003C048C" w:rsidP="00611A18">
      <w:pPr>
        <w:widowControl w:val="0"/>
        <w:overflowPunct w:val="0"/>
        <w:autoSpaceDE w:val="0"/>
        <w:autoSpaceDN w:val="0"/>
        <w:adjustRightInd w:val="0"/>
        <w:spacing w:after="0" w:line="240" w:lineRule="auto"/>
        <w:ind w:right="-1" w:firstLine="426"/>
        <w:jc w:val="center"/>
        <w:rPr>
          <w:rFonts w:ascii="Times New Roman" w:hAnsi="Times New Roman"/>
          <w:b/>
          <w:sz w:val="28"/>
          <w:szCs w:val="28"/>
          <w:lang w:val="en-US"/>
        </w:rPr>
      </w:pPr>
      <w:r>
        <w:rPr>
          <w:rFonts w:ascii="Times New Roman" w:hAnsi="Times New Roman"/>
          <w:b/>
          <w:sz w:val="28"/>
          <w:szCs w:val="28"/>
          <w:lang w:val="en-US"/>
        </w:rPr>
        <w:br w:type="page"/>
      </w:r>
      <w:r w:rsidRPr="002E6EE6">
        <w:rPr>
          <w:rFonts w:ascii="Times New Roman" w:hAnsi="Times New Roman"/>
          <w:b/>
          <w:sz w:val="28"/>
          <w:szCs w:val="28"/>
          <w:lang w:val="en-US"/>
        </w:rPr>
        <w:t>Recommended references</w:t>
      </w:r>
    </w:p>
    <w:p w:rsidR="003C048C" w:rsidRPr="009525A8" w:rsidRDefault="003C048C" w:rsidP="009525A8">
      <w:pPr>
        <w:spacing w:after="0" w:line="240" w:lineRule="auto"/>
        <w:ind w:right="-1" w:firstLine="426"/>
        <w:rPr>
          <w:rFonts w:ascii="Times New Roman" w:hAnsi="Times New Roman"/>
          <w:sz w:val="28"/>
          <w:szCs w:val="28"/>
          <w:lang w:val="en-US" w:eastAsia="ru-RU"/>
        </w:rPr>
      </w:pP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lang w:val="en-US"/>
        </w:rPr>
        <w:t xml:space="preserve">Hennessy, J. L., and D. A. Patterson. </w:t>
      </w:r>
      <w:r w:rsidRPr="009525A8">
        <w:rPr>
          <w:rFonts w:ascii="Times New Roman" w:hAnsi="Times New Roman"/>
          <w:i/>
          <w:iCs/>
          <w:sz w:val="28"/>
          <w:szCs w:val="28"/>
          <w:lang w:val="en-US"/>
        </w:rPr>
        <w:t>Computer Architecture: A Quantitative Approach</w:t>
      </w:r>
      <w:r w:rsidRPr="009525A8">
        <w:rPr>
          <w:rFonts w:ascii="Times New Roman" w:hAnsi="Times New Roman"/>
          <w:sz w:val="28"/>
          <w:szCs w:val="28"/>
          <w:lang w:val="en-US"/>
        </w:rPr>
        <w:t xml:space="preserve">, 3rd ed. </w:t>
      </w:r>
      <w:r w:rsidRPr="009525A8">
        <w:rPr>
          <w:rFonts w:ascii="Times New Roman" w:hAnsi="Times New Roman"/>
          <w:sz w:val="28"/>
          <w:szCs w:val="28"/>
        </w:rPr>
        <w:t>San Mateo, CA: Morgan Kaufman, 2012. ISBN: 1558605967.</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lang w:val="en-US"/>
        </w:rPr>
        <w:t xml:space="preserve">Patterson, D. A., and J. L. Hennessy. </w:t>
      </w:r>
      <w:r w:rsidRPr="009525A8">
        <w:rPr>
          <w:rFonts w:ascii="Times New Roman" w:hAnsi="Times New Roman"/>
          <w:i/>
          <w:iCs/>
          <w:sz w:val="28"/>
          <w:szCs w:val="28"/>
          <w:lang w:val="en-US"/>
        </w:rPr>
        <w:t>Computer Organization and Design: The Hardware/Software Interface</w:t>
      </w:r>
      <w:r w:rsidRPr="009525A8">
        <w:rPr>
          <w:rFonts w:ascii="Times New Roman" w:hAnsi="Times New Roman"/>
          <w:sz w:val="28"/>
          <w:szCs w:val="28"/>
          <w:lang w:val="en-US"/>
        </w:rPr>
        <w:t xml:space="preserve">, 3rd ed. </w:t>
      </w:r>
      <w:r w:rsidRPr="009525A8">
        <w:rPr>
          <w:rFonts w:ascii="Times New Roman" w:hAnsi="Times New Roman"/>
          <w:sz w:val="28"/>
          <w:szCs w:val="28"/>
        </w:rPr>
        <w:t>San Mateo, CA: Morgan Kaufman, 2014. ISBN: 1558606041</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 xml:space="preserve"> Вычислительные машины, системы и сети. Под редакцией П.А. Пятибратова. – М: «Финансы и статистика», 2010г. </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Мансурова М.Е. Компьютерное окружение: Учебное пособие. – Алматы: Издательство ТОO “Print S”, 2014. 146с.</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Сергеев Н.П., Вашкевич Н.П. Основы вычислительной техники. – М: Высшая школа, 2014.</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 xml:space="preserve">А. Гук. Процессоры фирмы </w:t>
      </w:r>
      <w:r w:rsidRPr="009525A8">
        <w:rPr>
          <w:rFonts w:ascii="Times New Roman" w:hAnsi="Times New Roman"/>
          <w:sz w:val="28"/>
          <w:szCs w:val="28"/>
          <w:lang w:val="en-US"/>
        </w:rPr>
        <w:t>Intel</w:t>
      </w:r>
      <w:r w:rsidRPr="009525A8">
        <w:rPr>
          <w:rFonts w:ascii="Times New Roman" w:hAnsi="Times New Roman"/>
          <w:sz w:val="28"/>
          <w:szCs w:val="28"/>
        </w:rPr>
        <w:t xml:space="preserve">  от 8086 до </w:t>
      </w:r>
      <w:r w:rsidRPr="009525A8">
        <w:rPr>
          <w:rFonts w:ascii="Times New Roman" w:hAnsi="Times New Roman"/>
          <w:sz w:val="28"/>
          <w:szCs w:val="28"/>
          <w:lang w:val="en-US"/>
        </w:rPr>
        <w:t>Pentium</w:t>
      </w:r>
      <w:r w:rsidRPr="009525A8">
        <w:rPr>
          <w:rFonts w:ascii="Times New Roman" w:hAnsi="Times New Roman"/>
          <w:sz w:val="28"/>
          <w:szCs w:val="28"/>
        </w:rPr>
        <w:t xml:space="preserve"> </w:t>
      </w:r>
      <w:r w:rsidRPr="009525A8">
        <w:rPr>
          <w:rFonts w:ascii="Times New Roman" w:hAnsi="Times New Roman"/>
          <w:sz w:val="28"/>
          <w:szCs w:val="28"/>
          <w:lang w:val="en-US"/>
        </w:rPr>
        <w:t>II</w:t>
      </w:r>
      <w:r w:rsidRPr="009525A8">
        <w:rPr>
          <w:rFonts w:ascii="Times New Roman" w:hAnsi="Times New Roman"/>
          <w:sz w:val="28"/>
          <w:szCs w:val="28"/>
        </w:rPr>
        <w:t>. – СПб: Питер-Пресс, 2013.</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 xml:space="preserve">М.Гук. Аппаратные средства </w:t>
      </w:r>
      <w:r w:rsidRPr="009525A8">
        <w:rPr>
          <w:rFonts w:ascii="Times New Roman" w:hAnsi="Times New Roman"/>
          <w:sz w:val="28"/>
          <w:szCs w:val="28"/>
          <w:lang w:val="en-US"/>
        </w:rPr>
        <w:t>IBM</w:t>
      </w:r>
      <w:r w:rsidRPr="009525A8">
        <w:rPr>
          <w:rFonts w:ascii="Times New Roman" w:hAnsi="Times New Roman"/>
          <w:sz w:val="28"/>
          <w:szCs w:val="28"/>
        </w:rPr>
        <w:t xml:space="preserve"> </w:t>
      </w:r>
      <w:r w:rsidRPr="009525A8">
        <w:rPr>
          <w:rFonts w:ascii="Times New Roman" w:hAnsi="Times New Roman"/>
          <w:sz w:val="28"/>
          <w:szCs w:val="28"/>
          <w:lang w:val="en-US"/>
        </w:rPr>
        <w:t>PC</w:t>
      </w:r>
      <w:r w:rsidRPr="009525A8">
        <w:rPr>
          <w:rFonts w:ascii="Times New Roman" w:hAnsi="Times New Roman"/>
          <w:sz w:val="28"/>
          <w:szCs w:val="28"/>
        </w:rPr>
        <w:t>. – СПб: Питер, 2010.</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Пухальский Г.И., Новосельцева Т.Я. Цифровые устройства: Учебное пособие для втузов. – СПб.: Политехника, 2013. -885с.</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rPr>
      </w:pPr>
      <w:r w:rsidRPr="009525A8">
        <w:rPr>
          <w:rFonts w:ascii="Times New Roman" w:hAnsi="Times New Roman"/>
          <w:sz w:val="28"/>
          <w:szCs w:val="28"/>
        </w:rPr>
        <w:t xml:space="preserve">К.Г. Самофалов, И.В. Корнейчук, В.П. Тарасенко. Цифровые электронные вычислительные машины. – Киев: ВИЩА ШКОЛА, 2013. </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lang w:eastAsia="ru-RU"/>
        </w:rPr>
      </w:pPr>
      <w:r w:rsidRPr="009525A8">
        <w:rPr>
          <w:rFonts w:ascii="Times New Roman" w:hAnsi="Times New Roman"/>
          <w:sz w:val="28"/>
          <w:szCs w:val="28"/>
        </w:rPr>
        <w:t xml:space="preserve">М. Гук, В. Юров. </w:t>
      </w:r>
      <w:r w:rsidRPr="009525A8">
        <w:rPr>
          <w:rFonts w:ascii="Times New Roman" w:hAnsi="Times New Roman"/>
          <w:sz w:val="28"/>
          <w:szCs w:val="28"/>
          <w:lang w:val="en-US"/>
        </w:rPr>
        <w:t>PENTIUM</w:t>
      </w:r>
      <w:r w:rsidRPr="009525A8">
        <w:rPr>
          <w:rFonts w:ascii="Times New Roman" w:hAnsi="Times New Roman"/>
          <w:sz w:val="28"/>
          <w:szCs w:val="28"/>
        </w:rPr>
        <w:t xml:space="preserve"> 4 </w:t>
      </w:r>
      <w:r w:rsidRPr="009525A8">
        <w:rPr>
          <w:rFonts w:ascii="Times New Roman" w:hAnsi="Times New Roman"/>
          <w:sz w:val="28"/>
          <w:szCs w:val="28"/>
          <w:lang w:val="en-US"/>
        </w:rPr>
        <w:t>Athlon</w:t>
      </w:r>
      <w:r w:rsidRPr="009525A8">
        <w:rPr>
          <w:rFonts w:ascii="Times New Roman" w:hAnsi="Times New Roman"/>
          <w:sz w:val="28"/>
          <w:szCs w:val="28"/>
        </w:rPr>
        <w:t xml:space="preserve"> и </w:t>
      </w:r>
      <w:r w:rsidRPr="009525A8">
        <w:rPr>
          <w:rFonts w:ascii="Times New Roman" w:hAnsi="Times New Roman"/>
          <w:sz w:val="28"/>
          <w:szCs w:val="28"/>
          <w:lang w:val="en-US"/>
        </w:rPr>
        <w:t>Duron</w:t>
      </w:r>
      <w:r w:rsidRPr="009525A8">
        <w:rPr>
          <w:rFonts w:ascii="Times New Roman" w:hAnsi="Times New Roman"/>
          <w:sz w:val="28"/>
          <w:szCs w:val="28"/>
        </w:rPr>
        <w:t>. – СПб.: Питер, 2011г.</w:t>
      </w:r>
    </w:p>
    <w:p w:rsidR="003C048C" w:rsidRPr="009525A8" w:rsidRDefault="003C048C" w:rsidP="009525A8">
      <w:pPr>
        <w:numPr>
          <w:ilvl w:val="0"/>
          <w:numId w:val="119"/>
        </w:numPr>
        <w:tabs>
          <w:tab w:val="clear" w:pos="720"/>
        </w:tabs>
        <w:spacing w:after="0" w:line="240" w:lineRule="auto"/>
        <w:ind w:left="0" w:right="-1" w:firstLine="426"/>
        <w:jc w:val="both"/>
        <w:outlineLvl w:val="0"/>
        <w:rPr>
          <w:rFonts w:ascii="Times New Roman" w:hAnsi="Times New Roman"/>
          <w:sz w:val="28"/>
          <w:szCs w:val="28"/>
          <w:lang w:eastAsia="ru-RU"/>
        </w:rPr>
      </w:pPr>
      <w:r w:rsidRPr="009525A8">
        <w:rPr>
          <w:rFonts w:ascii="Times New Roman" w:hAnsi="Times New Roman"/>
          <w:sz w:val="28"/>
          <w:szCs w:val="28"/>
        </w:rPr>
        <w:t>Томпсон Р.Б., Томпсон Б.Ф. Железо ПК: Энциклопедия. – СПб.: Питер, 2013г.</w:t>
      </w: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ind w:right="-1" w:firstLine="426"/>
        <w:jc w:val="both"/>
        <w:outlineLvl w:val="0"/>
        <w:rPr>
          <w:rFonts w:ascii="Times New Roman" w:hAnsi="Times New Roman"/>
          <w:sz w:val="28"/>
          <w:szCs w:val="28"/>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Botayeva S.B., Botayev B.B., Umarova Zh.R.</w:t>
      </w: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 xml:space="preserve">Methodical guidelines to SIW on discipline «Computer System Architecture» </w:t>
      </w: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for students of specialty 5В070300 – Information systems</w:t>
      </w:r>
    </w:p>
    <w:p w:rsidR="003C048C" w:rsidRPr="009525A8" w:rsidRDefault="003C048C" w:rsidP="009525A8">
      <w:pPr>
        <w:spacing w:after="0" w:line="240" w:lineRule="auto"/>
        <w:jc w:val="center"/>
        <w:rPr>
          <w:rFonts w:ascii="Times New Roman" w:hAnsi="Times New Roman"/>
          <w:b/>
          <w:sz w:val="28"/>
          <w:szCs w:val="28"/>
          <w:lang w:val="en-US"/>
        </w:rPr>
      </w:pPr>
      <w:r w:rsidRPr="009525A8">
        <w:rPr>
          <w:rFonts w:ascii="Times New Roman" w:hAnsi="Times New Roman"/>
          <w:b/>
          <w:sz w:val="28"/>
          <w:szCs w:val="28"/>
          <w:lang w:val="en-US"/>
        </w:rPr>
        <w:t>Form of training – daily</w:t>
      </w:r>
    </w:p>
    <w:p w:rsidR="003C048C" w:rsidRPr="009525A8" w:rsidRDefault="003C048C" w:rsidP="009525A8">
      <w:pPr>
        <w:spacing w:after="0" w:line="240" w:lineRule="auto"/>
        <w:jc w:val="center"/>
        <w:rPr>
          <w:rFonts w:ascii="Times New Roman" w:hAnsi="Times New Roman"/>
          <w:b/>
          <w:sz w:val="28"/>
          <w:szCs w:val="28"/>
          <w:lang w:val="en-US"/>
        </w:rPr>
      </w:pPr>
    </w:p>
    <w:p w:rsidR="003C048C" w:rsidRPr="009525A8" w:rsidRDefault="003C048C" w:rsidP="009525A8">
      <w:pPr>
        <w:spacing w:after="0" w:line="240" w:lineRule="auto"/>
        <w:jc w:val="center"/>
        <w:rPr>
          <w:rFonts w:ascii="Times New Roman" w:hAnsi="Times New Roman"/>
          <w:sz w:val="28"/>
          <w:szCs w:val="28"/>
          <w:lang w:val="kk-KZ"/>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r w:rsidRPr="009525A8">
        <w:rPr>
          <w:rFonts w:ascii="Times New Roman" w:hAnsi="Times New Roman"/>
          <w:sz w:val="28"/>
          <w:szCs w:val="28"/>
          <w:lang w:val="en-US"/>
        </w:rPr>
        <w:t>Подписано в печать «</w:t>
      </w:r>
      <w:r w:rsidRPr="009525A8">
        <w:rPr>
          <w:rFonts w:ascii="Times New Roman" w:hAnsi="Times New Roman"/>
          <w:sz w:val="28"/>
          <w:szCs w:val="28"/>
          <w:u w:val="single"/>
          <w:lang w:val="en-US"/>
        </w:rPr>
        <w:t xml:space="preserve">            </w:t>
      </w:r>
      <w:r w:rsidRPr="009525A8">
        <w:rPr>
          <w:rFonts w:ascii="Times New Roman" w:hAnsi="Times New Roman"/>
          <w:sz w:val="28"/>
          <w:szCs w:val="28"/>
          <w:lang w:val="en-US"/>
        </w:rPr>
        <w:t xml:space="preserve">» </w:t>
      </w:r>
      <w:r w:rsidRPr="009525A8">
        <w:rPr>
          <w:rFonts w:ascii="Times New Roman" w:hAnsi="Times New Roman"/>
          <w:sz w:val="28"/>
          <w:szCs w:val="28"/>
          <w:u w:val="single"/>
          <w:lang w:val="en-US"/>
        </w:rPr>
        <w:t xml:space="preserve">                 </w:t>
      </w:r>
      <w:r w:rsidRPr="009525A8">
        <w:rPr>
          <w:rFonts w:ascii="Times New Roman" w:hAnsi="Times New Roman"/>
          <w:sz w:val="28"/>
          <w:szCs w:val="28"/>
          <w:lang w:val="en-US"/>
        </w:rPr>
        <w:t xml:space="preserve"> 2019</w:t>
      </w: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rPr>
      </w:pPr>
      <w:r w:rsidRPr="009525A8">
        <w:rPr>
          <w:rFonts w:ascii="Times New Roman" w:hAnsi="Times New Roman"/>
          <w:sz w:val="28"/>
          <w:szCs w:val="28"/>
        </w:rPr>
        <w:t xml:space="preserve">Формат бумаги </w:t>
      </w:r>
    </w:p>
    <w:p w:rsidR="003C048C" w:rsidRPr="009525A8" w:rsidRDefault="003C048C" w:rsidP="009525A8">
      <w:pPr>
        <w:spacing w:after="0" w:line="240" w:lineRule="auto"/>
        <w:jc w:val="center"/>
        <w:rPr>
          <w:rFonts w:ascii="Times New Roman" w:hAnsi="Times New Roman"/>
          <w:sz w:val="28"/>
          <w:szCs w:val="28"/>
        </w:rPr>
      </w:pPr>
      <w:r w:rsidRPr="009525A8">
        <w:rPr>
          <w:rFonts w:ascii="Times New Roman" w:hAnsi="Times New Roman"/>
          <w:sz w:val="28"/>
          <w:szCs w:val="28"/>
        </w:rPr>
        <w:t>Бумага типографская. Печать офсетная. Объем  4 п.л.</w:t>
      </w:r>
    </w:p>
    <w:p w:rsidR="003C048C" w:rsidRPr="009525A8" w:rsidRDefault="003C048C" w:rsidP="009525A8">
      <w:pPr>
        <w:spacing w:after="0" w:line="240" w:lineRule="auto"/>
        <w:jc w:val="center"/>
        <w:rPr>
          <w:rFonts w:ascii="Times New Roman" w:hAnsi="Times New Roman"/>
          <w:sz w:val="28"/>
          <w:szCs w:val="28"/>
          <w:lang w:val="en-US"/>
        </w:rPr>
      </w:pPr>
      <w:r w:rsidRPr="009525A8">
        <w:rPr>
          <w:rFonts w:ascii="Times New Roman" w:hAnsi="Times New Roman"/>
          <w:sz w:val="28"/>
          <w:szCs w:val="28"/>
        </w:rPr>
        <w:t xml:space="preserve">Тираж 50 экз. </w:t>
      </w:r>
      <w:r w:rsidRPr="009525A8">
        <w:rPr>
          <w:rFonts w:ascii="Times New Roman" w:hAnsi="Times New Roman"/>
          <w:sz w:val="28"/>
          <w:szCs w:val="28"/>
          <w:lang w:val="en-US"/>
        </w:rPr>
        <w:t>Заказ  №</w:t>
      </w:r>
      <w:r w:rsidRPr="009525A8">
        <w:rPr>
          <w:rFonts w:ascii="Times New Roman" w:hAnsi="Times New Roman"/>
          <w:sz w:val="28"/>
          <w:szCs w:val="28"/>
          <w:u w:val="single"/>
          <w:lang w:val="en-US"/>
        </w:rPr>
        <w:t xml:space="preserve">                 .</w:t>
      </w: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color w:val="FF0000"/>
          <w:sz w:val="28"/>
          <w:szCs w:val="28"/>
          <w:lang w:val="en-US"/>
        </w:rPr>
      </w:pPr>
    </w:p>
    <w:p w:rsidR="003C048C" w:rsidRPr="009525A8" w:rsidRDefault="003C048C" w:rsidP="009525A8">
      <w:pPr>
        <w:spacing w:after="0" w:line="240" w:lineRule="auto"/>
        <w:jc w:val="center"/>
        <w:rPr>
          <w:rFonts w:ascii="Times New Roman" w:hAnsi="Times New Roman"/>
          <w:color w:val="FF0000"/>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both"/>
        <w:rPr>
          <w:rFonts w:ascii="Times New Roman" w:hAnsi="Times New Roman"/>
          <w:sz w:val="28"/>
          <w:szCs w:val="28"/>
          <w:lang w:val="en-US"/>
        </w:rPr>
      </w:pPr>
      <w:r w:rsidRPr="009525A8">
        <w:rPr>
          <w:rFonts w:ascii="Times New Roman" w:hAnsi="Times New Roman"/>
          <w:sz w:val="28"/>
          <w:szCs w:val="28"/>
          <w:lang w:val="en-US"/>
        </w:rPr>
        <w:t>© M.Auezov South Kazakhstan state university, 2019.</w:t>
      </w: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jc w:val="center"/>
        <w:rPr>
          <w:rFonts w:ascii="Times New Roman" w:hAnsi="Times New Roman"/>
          <w:sz w:val="28"/>
          <w:szCs w:val="28"/>
          <w:lang w:val="en-US"/>
        </w:rPr>
      </w:pPr>
    </w:p>
    <w:p w:rsidR="003C048C" w:rsidRPr="009525A8" w:rsidRDefault="003C048C" w:rsidP="009525A8">
      <w:pPr>
        <w:spacing w:after="0" w:line="240" w:lineRule="auto"/>
        <w:rPr>
          <w:rFonts w:ascii="Times New Roman" w:hAnsi="Times New Roman"/>
          <w:sz w:val="28"/>
          <w:szCs w:val="28"/>
          <w:lang w:val="en-US"/>
        </w:rPr>
      </w:pPr>
      <w:r w:rsidRPr="009525A8">
        <w:rPr>
          <w:rFonts w:ascii="Times New Roman" w:hAnsi="Times New Roman"/>
          <w:sz w:val="28"/>
          <w:szCs w:val="28"/>
          <w:lang w:val="en-US"/>
        </w:rPr>
        <w:t>Printing centre of M.Auezov SKSU, Shymkent, Tauke-khan  av., 5</w:t>
      </w:r>
    </w:p>
    <w:p w:rsidR="003C048C" w:rsidRPr="009525A8" w:rsidRDefault="003C048C" w:rsidP="009525A8">
      <w:pPr>
        <w:spacing w:after="0" w:line="240" w:lineRule="auto"/>
        <w:jc w:val="center"/>
        <w:rPr>
          <w:rFonts w:ascii="Times New Roman" w:hAnsi="Times New Roman"/>
          <w:color w:val="FF0000"/>
          <w:sz w:val="28"/>
          <w:szCs w:val="28"/>
          <w:lang w:val="en-US"/>
        </w:rPr>
      </w:pPr>
    </w:p>
    <w:p w:rsidR="003C048C" w:rsidRPr="009525A8" w:rsidRDefault="003C048C" w:rsidP="009525A8">
      <w:pPr>
        <w:spacing w:after="0" w:line="240" w:lineRule="auto"/>
        <w:jc w:val="center"/>
        <w:rPr>
          <w:rFonts w:ascii="Times New Roman" w:hAnsi="Times New Roman"/>
          <w:color w:val="FF0000"/>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p w:rsidR="003C048C" w:rsidRPr="009525A8" w:rsidRDefault="003C048C" w:rsidP="00611A18">
      <w:pPr>
        <w:spacing w:after="0" w:line="240" w:lineRule="auto"/>
        <w:ind w:right="-1" w:firstLine="426"/>
        <w:jc w:val="both"/>
        <w:outlineLvl w:val="0"/>
        <w:rPr>
          <w:rFonts w:ascii="Times New Roman" w:hAnsi="Times New Roman"/>
          <w:sz w:val="28"/>
          <w:szCs w:val="28"/>
          <w:lang w:val="en-US"/>
        </w:rPr>
      </w:pPr>
    </w:p>
    <w:sectPr w:rsidR="003C048C" w:rsidRPr="009525A8" w:rsidSect="009525A8">
      <w:footerReference w:type="even" r:id="rId70"/>
      <w:footerReference w:type="default" r:id="rId71"/>
      <w:pgSz w:w="11906" w:h="16838" w:code="9"/>
      <w:pgMar w:top="1134" w:right="1134" w:bottom="1134" w:left="1134" w:header="709" w:footer="55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48C" w:rsidRDefault="003C048C" w:rsidP="002547C3">
      <w:pPr>
        <w:spacing w:after="0" w:line="240" w:lineRule="auto"/>
      </w:pPr>
      <w:r>
        <w:separator/>
      </w:r>
    </w:p>
  </w:endnote>
  <w:endnote w:type="continuationSeparator" w:id="1">
    <w:p w:rsidR="003C048C" w:rsidRDefault="003C048C" w:rsidP="002547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48C" w:rsidRDefault="003C048C" w:rsidP="009525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048C" w:rsidRDefault="003C048C" w:rsidP="009525A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48C" w:rsidRDefault="003C048C" w:rsidP="009525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rsidR="003C048C" w:rsidRDefault="003C048C" w:rsidP="009525A8">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48C" w:rsidRDefault="003C048C" w:rsidP="002547C3">
      <w:pPr>
        <w:spacing w:after="0" w:line="240" w:lineRule="auto"/>
      </w:pPr>
      <w:r>
        <w:separator/>
      </w:r>
    </w:p>
  </w:footnote>
  <w:footnote w:type="continuationSeparator" w:id="1">
    <w:p w:rsidR="003C048C" w:rsidRDefault="003C048C" w:rsidP="002547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4A3"/>
    <w:multiLevelType w:val="multilevel"/>
    <w:tmpl w:val="C396C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35055"/>
    <w:multiLevelType w:val="multilevel"/>
    <w:tmpl w:val="1BD40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86C6E"/>
    <w:multiLevelType w:val="multilevel"/>
    <w:tmpl w:val="1A3A9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0F5AAF"/>
    <w:multiLevelType w:val="multilevel"/>
    <w:tmpl w:val="87682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2374C1"/>
    <w:multiLevelType w:val="multilevel"/>
    <w:tmpl w:val="B3E62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4E5FD3"/>
    <w:multiLevelType w:val="multilevel"/>
    <w:tmpl w:val="EE2CA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EF7824"/>
    <w:multiLevelType w:val="multilevel"/>
    <w:tmpl w:val="BC50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0E3034"/>
    <w:multiLevelType w:val="multilevel"/>
    <w:tmpl w:val="ED18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0C3F62"/>
    <w:multiLevelType w:val="multilevel"/>
    <w:tmpl w:val="B5DA0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A46C1E"/>
    <w:multiLevelType w:val="multilevel"/>
    <w:tmpl w:val="1888A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1D47E2"/>
    <w:multiLevelType w:val="multilevel"/>
    <w:tmpl w:val="BE043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A2203C"/>
    <w:multiLevelType w:val="multilevel"/>
    <w:tmpl w:val="B25C0C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22D6A3D"/>
    <w:multiLevelType w:val="multilevel"/>
    <w:tmpl w:val="E574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094C17"/>
    <w:multiLevelType w:val="multilevel"/>
    <w:tmpl w:val="C4D83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093458"/>
    <w:multiLevelType w:val="multilevel"/>
    <w:tmpl w:val="7EECBB20"/>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63B0D96"/>
    <w:multiLevelType w:val="multilevel"/>
    <w:tmpl w:val="C900B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A0A2D1C"/>
    <w:multiLevelType w:val="hybridMultilevel"/>
    <w:tmpl w:val="9EDCD8D0"/>
    <w:lvl w:ilvl="0" w:tplc="3CB07E88">
      <w:start w:val="1"/>
      <w:numFmt w:val="decimal"/>
      <w:lvlText w:val="%1."/>
      <w:lvlJc w:val="left"/>
      <w:pPr>
        <w:tabs>
          <w:tab w:val="num" w:pos="720"/>
        </w:tabs>
        <w:ind w:left="720" w:hanging="360"/>
      </w:pPr>
      <w:rPr>
        <w:rFonts w:cs="Times New Roman"/>
      </w:rPr>
    </w:lvl>
    <w:lvl w:ilvl="1" w:tplc="CF28CF4C">
      <w:start w:val="2"/>
      <w:numFmt w:val="bullet"/>
      <w:lvlText w:val="o"/>
      <w:lvlJc w:val="left"/>
      <w:pPr>
        <w:tabs>
          <w:tab w:val="num" w:pos="1440"/>
        </w:tabs>
        <w:ind w:left="1440" w:hanging="360"/>
      </w:pPr>
      <w:rPr>
        <w:rFonts w:ascii="Courier New" w:hAnsi="Courier New" w:hint="default"/>
        <w:sz w:val="20"/>
      </w:rPr>
    </w:lvl>
    <w:lvl w:ilvl="2" w:tplc="0E123152" w:tentative="1">
      <w:start w:val="1"/>
      <w:numFmt w:val="bullet"/>
      <w:lvlText w:val=""/>
      <w:lvlJc w:val="left"/>
      <w:pPr>
        <w:tabs>
          <w:tab w:val="num" w:pos="2160"/>
        </w:tabs>
        <w:ind w:left="2160" w:hanging="360"/>
      </w:pPr>
      <w:rPr>
        <w:rFonts w:ascii="Wingdings" w:hAnsi="Wingdings" w:hint="default"/>
        <w:sz w:val="20"/>
      </w:rPr>
    </w:lvl>
    <w:lvl w:ilvl="3" w:tplc="A6B641F2" w:tentative="1">
      <w:start w:val="1"/>
      <w:numFmt w:val="bullet"/>
      <w:lvlText w:val=""/>
      <w:lvlJc w:val="left"/>
      <w:pPr>
        <w:tabs>
          <w:tab w:val="num" w:pos="2880"/>
        </w:tabs>
        <w:ind w:left="2880" w:hanging="360"/>
      </w:pPr>
      <w:rPr>
        <w:rFonts w:ascii="Wingdings" w:hAnsi="Wingdings" w:hint="default"/>
        <w:sz w:val="20"/>
      </w:rPr>
    </w:lvl>
    <w:lvl w:ilvl="4" w:tplc="2C38BD62" w:tentative="1">
      <w:start w:val="1"/>
      <w:numFmt w:val="decimal"/>
      <w:lvlText w:val="%5."/>
      <w:lvlJc w:val="left"/>
      <w:pPr>
        <w:tabs>
          <w:tab w:val="num" w:pos="3600"/>
        </w:tabs>
        <w:ind w:left="3600" w:hanging="360"/>
      </w:pPr>
      <w:rPr>
        <w:rFonts w:cs="Times New Roman"/>
      </w:rPr>
    </w:lvl>
    <w:lvl w:ilvl="5" w:tplc="EF68F17C" w:tentative="1">
      <w:start w:val="1"/>
      <w:numFmt w:val="decimal"/>
      <w:lvlText w:val="%6."/>
      <w:lvlJc w:val="left"/>
      <w:pPr>
        <w:tabs>
          <w:tab w:val="num" w:pos="4320"/>
        </w:tabs>
        <w:ind w:left="4320" w:hanging="360"/>
      </w:pPr>
      <w:rPr>
        <w:rFonts w:cs="Times New Roman"/>
      </w:rPr>
    </w:lvl>
    <w:lvl w:ilvl="6" w:tplc="A59A6E9E" w:tentative="1">
      <w:start w:val="1"/>
      <w:numFmt w:val="decimal"/>
      <w:lvlText w:val="%7."/>
      <w:lvlJc w:val="left"/>
      <w:pPr>
        <w:tabs>
          <w:tab w:val="num" w:pos="5040"/>
        </w:tabs>
        <w:ind w:left="5040" w:hanging="360"/>
      </w:pPr>
      <w:rPr>
        <w:rFonts w:cs="Times New Roman"/>
      </w:rPr>
    </w:lvl>
    <w:lvl w:ilvl="7" w:tplc="34703132" w:tentative="1">
      <w:start w:val="1"/>
      <w:numFmt w:val="decimal"/>
      <w:lvlText w:val="%8."/>
      <w:lvlJc w:val="left"/>
      <w:pPr>
        <w:tabs>
          <w:tab w:val="num" w:pos="5760"/>
        </w:tabs>
        <w:ind w:left="5760" w:hanging="360"/>
      </w:pPr>
      <w:rPr>
        <w:rFonts w:cs="Times New Roman"/>
      </w:rPr>
    </w:lvl>
    <w:lvl w:ilvl="8" w:tplc="B240BE12" w:tentative="1">
      <w:start w:val="1"/>
      <w:numFmt w:val="decimal"/>
      <w:lvlText w:val="%9."/>
      <w:lvlJc w:val="left"/>
      <w:pPr>
        <w:tabs>
          <w:tab w:val="num" w:pos="6480"/>
        </w:tabs>
        <w:ind w:left="6480" w:hanging="360"/>
      </w:pPr>
      <w:rPr>
        <w:rFonts w:cs="Times New Roman"/>
      </w:rPr>
    </w:lvl>
  </w:abstractNum>
  <w:abstractNum w:abstractNumId="17">
    <w:nsid w:val="1C622209"/>
    <w:multiLevelType w:val="multilevel"/>
    <w:tmpl w:val="E5B02B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5B0C81"/>
    <w:multiLevelType w:val="multilevel"/>
    <w:tmpl w:val="CA94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F67FB9"/>
    <w:multiLevelType w:val="multilevel"/>
    <w:tmpl w:val="78362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3AC44F2"/>
    <w:multiLevelType w:val="hybridMultilevel"/>
    <w:tmpl w:val="4F46A720"/>
    <w:lvl w:ilvl="0" w:tplc="EB70CAF0">
      <w:start w:val="1"/>
      <w:numFmt w:val="decimal"/>
      <w:lvlText w:val="%1."/>
      <w:lvlJc w:val="left"/>
      <w:pPr>
        <w:tabs>
          <w:tab w:val="num" w:pos="720"/>
        </w:tabs>
        <w:ind w:left="720" w:hanging="360"/>
      </w:pPr>
      <w:rPr>
        <w:rFonts w:cs="Times New Roman"/>
      </w:rPr>
    </w:lvl>
    <w:lvl w:ilvl="1" w:tplc="D98C7DCA">
      <w:numFmt w:val="decimal"/>
      <w:lvlText w:val="%2."/>
      <w:lvlJc w:val="left"/>
      <w:pPr>
        <w:tabs>
          <w:tab w:val="num" w:pos="1440"/>
        </w:tabs>
        <w:ind w:left="1440" w:hanging="360"/>
      </w:pPr>
      <w:rPr>
        <w:rFonts w:cs="Times New Roman"/>
      </w:rPr>
    </w:lvl>
    <w:lvl w:ilvl="2" w:tplc="4AA62848">
      <w:start w:val="1"/>
      <w:numFmt w:val="bullet"/>
      <w:lvlText w:val=""/>
      <w:lvlJc w:val="left"/>
      <w:pPr>
        <w:tabs>
          <w:tab w:val="num" w:pos="2160"/>
        </w:tabs>
        <w:ind w:left="2160" w:hanging="360"/>
      </w:pPr>
      <w:rPr>
        <w:rFonts w:ascii="Wingdings" w:hAnsi="Wingdings" w:hint="default"/>
        <w:sz w:val="20"/>
      </w:rPr>
    </w:lvl>
    <w:lvl w:ilvl="3" w:tplc="9738E8AA">
      <w:start w:val="1"/>
      <w:numFmt w:val="bullet"/>
      <w:lvlText w:val=""/>
      <w:lvlJc w:val="left"/>
      <w:pPr>
        <w:tabs>
          <w:tab w:val="num" w:pos="2880"/>
        </w:tabs>
        <w:ind w:left="2880" w:hanging="360"/>
      </w:pPr>
      <w:rPr>
        <w:rFonts w:ascii="Wingdings" w:hAnsi="Wingdings" w:hint="default"/>
        <w:sz w:val="20"/>
      </w:rPr>
    </w:lvl>
    <w:lvl w:ilvl="4" w:tplc="43CC5CA2">
      <w:start w:val="1"/>
      <w:numFmt w:val="bullet"/>
      <w:lvlText w:val=""/>
      <w:lvlJc w:val="left"/>
      <w:pPr>
        <w:tabs>
          <w:tab w:val="num" w:pos="3600"/>
        </w:tabs>
        <w:ind w:left="3600" w:hanging="360"/>
      </w:pPr>
      <w:rPr>
        <w:rFonts w:ascii="Wingdings" w:hAnsi="Wingdings" w:hint="default"/>
        <w:sz w:val="20"/>
      </w:rPr>
    </w:lvl>
    <w:lvl w:ilvl="5" w:tplc="13AE4D32" w:tentative="1">
      <w:start w:val="1"/>
      <w:numFmt w:val="decimal"/>
      <w:lvlText w:val="%6."/>
      <w:lvlJc w:val="left"/>
      <w:pPr>
        <w:tabs>
          <w:tab w:val="num" w:pos="4320"/>
        </w:tabs>
        <w:ind w:left="4320" w:hanging="360"/>
      </w:pPr>
      <w:rPr>
        <w:rFonts w:cs="Times New Roman"/>
      </w:rPr>
    </w:lvl>
    <w:lvl w:ilvl="6" w:tplc="DCCC3D72" w:tentative="1">
      <w:start w:val="1"/>
      <w:numFmt w:val="decimal"/>
      <w:lvlText w:val="%7."/>
      <w:lvlJc w:val="left"/>
      <w:pPr>
        <w:tabs>
          <w:tab w:val="num" w:pos="5040"/>
        </w:tabs>
        <w:ind w:left="5040" w:hanging="360"/>
      </w:pPr>
      <w:rPr>
        <w:rFonts w:cs="Times New Roman"/>
      </w:rPr>
    </w:lvl>
    <w:lvl w:ilvl="7" w:tplc="96AA7B6E" w:tentative="1">
      <w:start w:val="1"/>
      <w:numFmt w:val="decimal"/>
      <w:lvlText w:val="%8."/>
      <w:lvlJc w:val="left"/>
      <w:pPr>
        <w:tabs>
          <w:tab w:val="num" w:pos="5760"/>
        </w:tabs>
        <w:ind w:left="5760" w:hanging="360"/>
      </w:pPr>
      <w:rPr>
        <w:rFonts w:cs="Times New Roman"/>
      </w:rPr>
    </w:lvl>
    <w:lvl w:ilvl="8" w:tplc="B104920E" w:tentative="1">
      <w:start w:val="1"/>
      <w:numFmt w:val="decimal"/>
      <w:lvlText w:val="%9."/>
      <w:lvlJc w:val="left"/>
      <w:pPr>
        <w:tabs>
          <w:tab w:val="num" w:pos="6480"/>
        </w:tabs>
        <w:ind w:left="6480" w:hanging="360"/>
      </w:pPr>
      <w:rPr>
        <w:rFonts w:cs="Times New Roman"/>
      </w:rPr>
    </w:lvl>
  </w:abstractNum>
  <w:abstractNum w:abstractNumId="21">
    <w:nsid w:val="2405126B"/>
    <w:multiLevelType w:val="multilevel"/>
    <w:tmpl w:val="81842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CD1F51"/>
    <w:multiLevelType w:val="multilevel"/>
    <w:tmpl w:val="4382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83831BE"/>
    <w:multiLevelType w:val="multilevel"/>
    <w:tmpl w:val="FB3A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8AB662F"/>
    <w:multiLevelType w:val="multilevel"/>
    <w:tmpl w:val="A5867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8DB153C"/>
    <w:multiLevelType w:val="multilevel"/>
    <w:tmpl w:val="B426B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6B728B"/>
    <w:multiLevelType w:val="multilevel"/>
    <w:tmpl w:val="1BB6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C6027E6"/>
    <w:multiLevelType w:val="hybridMultilevel"/>
    <w:tmpl w:val="C8D090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F8C5933"/>
    <w:multiLevelType w:val="multilevel"/>
    <w:tmpl w:val="8B56D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0C94383"/>
    <w:multiLevelType w:val="multilevel"/>
    <w:tmpl w:val="80C2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1304514"/>
    <w:multiLevelType w:val="multilevel"/>
    <w:tmpl w:val="8780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2326B05"/>
    <w:multiLevelType w:val="multilevel"/>
    <w:tmpl w:val="EBA0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27C7EA0"/>
    <w:multiLevelType w:val="multilevel"/>
    <w:tmpl w:val="4AFC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3050230"/>
    <w:multiLevelType w:val="multilevel"/>
    <w:tmpl w:val="3014E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4A5802"/>
    <w:multiLevelType w:val="multilevel"/>
    <w:tmpl w:val="0E261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528032A"/>
    <w:multiLevelType w:val="hybridMultilevel"/>
    <w:tmpl w:val="33EA0478"/>
    <w:lvl w:ilvl="0" w:tplc="BDE217F8">
      <w:start w:val="1"/>
      <w:numFmt w:val="decimal"/>
      <w:lvlText w:val="%1."/>
      <w:lvlJc w:val="left"/>
      <w:pPr>
        <w:tabs>
          <w:tab w:val="num" w:pos="720"/>
        </w:tabs>
        <w:ind w:left="720" w:hanging="360"/>
      </w:pPr>
      <w:rPr>
        <w:rFonts w:cs="Times New Roman"/>
      </w:rPr>
    </w:lvl>
    <w:lvl w:ilvl="1" w:tplc="EC40F1B8">
      <w:start w:val="2"/>
      <w:numFmt w:val="decimal"/>
      <w:lvlText w:val="%2."/>
      <w:lvlJc w:val="left"/>
      <w:pPr>
        <w:tabs>
          <w:tab w:val="num" w:pos="1440"/>
        </w:tabs>
        <w:ind w:left="1440" w:hanging="360"/>
      </w:pPr>
      <w:rPr>
        <w:rFonts w:cs="Times New Roman"/>
      </w:rPr>
    </w:lvl>
    <w:lvl w:ilvl="2" w:tplc="E50C85BC">
      <w:start w:val="1"/>
      <w:numFmt w:val="bullet"/>
      <w:lvlText w:val=""/>
      <w:lvlJc w:val="left"/>
      <w:pPr>
        <w:tabs>
          <w:tab w:val="num" w:pos="2160"/>
        </w:tabs>
        <w:ind w:left="2160" w:hanging="360"/>
      </w:pPr>
      <w:rPr>
        <w:rFonts w:ascii="Wingdings" w:hAnsi="Wingdings" w:hint="default"/>
        <w:sz w:val="20"/>
      </w:rPr>
    </w:lvl>
    <w:lvl w:ilvl="3" w:tplc="231A171A">
      <w:start w:val="1"/>
      <w:numFmt w:val="bullet"/>
      <w:lvlText w:val=""/>
      <w:lvlJc w:val="left"/>
      <w:pPr>
        <w:tabs>
          <w:tab w:val="num" w:pos="2880"/>
        </w:tabs>
        <w:ind w:left="2880" w:hanging="360"/>
      </w:pPr>
      <w:rPr>
        <w:rFonts w:ascii="Wingdings" w:hAnsi="Wingdings" w:hint="default"/>
        <w:sz w:val="20"/>
      </w:rPr>
    </w:lvl>
    <w:lvl w:ilvl="4" w:tplc="9FF05F5A" w:tentative="1">
      <w:start w:val="1"/>
      <w:numFmt w:val="decimal"/>
      <w:lvlText w:val="%5."/>
      <w:lvlJc w:val="left"/>
      <w:pPr>
        <w:tabs>
          <w:tab w:val="num" w:pos="3600"/>
        </w:tabs>
        <w:ind w:left="3600" w:hanging="360"/>
      </w:pPr>
      <w:rPr>
        <w:rFonts w:cs="Times New Roman"/>
      </w:rPr>
    </w:lvl>
    <w:lvl w:ilvl="5" w:tplc="98DA539C" w:tentative="1">
      <w:start w:val="1"/>
      <w:numFmt w:val="decimal"/>
      <w:lvlText w:val="%6."/>
      <w:lvlJc w:val="left"/>
      <w:pPr>
        <w:tabs>
          <w:tab w:val="num" w:pos="4320"/>
        </w:tabs>
        <w:ind w:left="4320" w:hanging="360"/>
      </w:pPr>
      <w:rPr>
        <w:rFonts w:cs="Times New Roman"/>
      </w:rPr>
    </w:lvl>
    <w:lvl w:ilvl="6" w:tplc="F020A6CC" w:tentative="1">
      <w:start w:val="1"/>
      <w:numFmt w:val="decimal"/>
      <w:lvlText w:val="%7."/>
      <w:lvlJc w:val="left"/>
      <w:pPr>
        <w:tabs>
          <w:tab w:val="num" w:pos="5040"/>
        </w:tabs>
        <w:ind w:left="5040" w:hanging="360"/>
      </w:pPr>
      <w:rPr>
        <w:rFonts w:cs="Times New Roman"/>
      </w:rPr>
    </w:lvl>
    <w:lvl w:ilvl="7" w:tplc="5E48528C" w:tentative="1">
      <w:start w:val="1"/>
      <w:numFmt w:val="decimal"/>
      <w:lvlText w:val="%8."/>
      <w:lvlJc w:val="left"/>
      <w:pPr>
        <w:tabs>
          <w:tab w:val="num" w:pos="5760"/>
        </w:tabs>
        <w:ind w:left="5760" w:hanging="360"/>
      </w:pPr>
      <w:rPr>
        <w:rFonts w:cs="Times New Roman"/>
      </w:rPr>
    </w:lvl>
    <w:lvl w:ilvl="8" w:tplc="39141E00" w:tentative="1">
      <w:start w:val="1"/>
      <w:numFmt w:val="decimal"/>
      <w:lvlText w:val="%9."/>
      <w:lvlJc w:val="left"/>
      <w:pPr>
        <w:tabs>
          <w:tab w:val="num" w:pos="6480"/>
        </w:tabs>
        <w:ind w:left="6480" w:hanging="360"/>
      </w:pPr>
      <w:rPr>
        <w:rFonts w:cs="Times New Roman"/>
      </w:rPr>
    </w:lvl>
  </w:abstractNum>
  <w:abstractNum w:abstractNumId="36">
    <w:nsid w:val="36550755"/>
    <w:multiLevelType w:val="multilevel"/>
    <w:tmpl w:val="F320A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6615823"/>
    <w:multiLevelType w:val="multilevel"/>
    <w:tmpl w:val="0F62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6BF6AC7"/>
    <w:multiLevelType w:val="multilevel"/>
    <w:tmpl w:val="5CB62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6EA660C"/>
    <w:multiLevelType w:val="multilevel"/>
    <w:tmpl w:val="3AF8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7365A07"/>
    <w:multiLevelType w:val="multilevel"/>
    <w:tmpl w:val="00D8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7A8610A"/>
    <w:multiLevelType w:val="multilevel"/>
    <w:tmpl w:val="1A5C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939117D"/>
    <w:multiLevelType w:val="multilevel"/>
    <w:tmpl w:val="1186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1C44D6B"/>
    <w:multiLevelType w:val="multilevel"/>
    <w:tmpl w:val="6B6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1EF2684"/>
    <w:multiLevelType w:val="multilevel"/>
    <w:tmpl w:val="7AB6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23E75A7"/>
    <w:multiLevelType w:val="multilevel"/>
    <w:tmpl w:val="BBEC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2515DEC"/>
    <w:multiLevelType w:val="multilevel"/>
    <w:tmpl w:val="E5FC8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319454F"/>
    <w:multiLevelType w:val="multilevel"/>
    <w:tmpl w:val="58AC2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7C8179B"/>
    <w:multiLevelType w:val="multilevel"/>
    <w:tmpl w:val="8688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84B323F"/>
    <w:multiLevelType w:val="multilevel"/>
    <w:tmpl w:val="A510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8970B68"/>
    <w:multiLevelType w:val="multilevel"/>
    <w:tmpl w:val="94DA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ADA5213"/>
    <w:multiLevelType w:val="multilevel"/>
    <w:tmpl w:val="E014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46C71A7"/>
    <w:multiLevelType w:val="multilevel"/>
    <w:tmpl w:val="DD42A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52A6D93"/>
    <w:multiLevelType w:val="multilevel"/>
    <w:tmpl w:val="E236C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5321E30"/>
    <w:multiLevelType w:val="multilevel"/>
    <w:tmpl w:val="9CA4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5612BDF"/>
    <w:multiLevelType w:val="multilevel"/>
    <w:tmpl w:val="9DC4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A023743"/>
    <w:multiLevelType w:val="multilevel"/>
    <w:tmpl w:val="6552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B504B20"/>
    <w:multiLevelType w:val="multilevel"/>
    <w:tmpl w:val="8DAEE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CD04E8B"/>
    <w:multiLevelType w:val="multilevel"/>
    <w:tmpl w:val="BF861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E43CC3"/>
    <w:multiLevelType w:val="multilevel"/>
    <w:tmpl w:val="9624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A15C2A"/>
    <w:multiLevelType w:val="multilevel"/>
    <w:tmpl w:val="164E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2E41A00"/>
    <w:multiLevelType w:val="multilevel"/>
    <w:tmpl w:val="3F0AD7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3087FC6"/>
    <w:multiLevelType w:val="multilevel"/>
    <w:tmpl w:val="C648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36736FF"/>
    <w:multiLevelType w:val="multilevel"/>
    <w:tmpl w:val="4C1C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51A6274"/>
    <w:multiLevelType w:val="multilevel"/>
    <w:tmpl w:val="8F227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7A20E8C"/>
    <w:multiLevelType w:val="multilevel"/>
    <w:tmpl w:val="7D56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7B01FE3"/>
    <w:multiLevelType w:val="multilevel"/>
    <w:tmpl w:val="E860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C36E60"/>
    <w:multiLevelType w:val="multilevel"/>
    <w:tmpl w:val="4B60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7E51868"/>
    <w:multiLevelType w:val="multilevel"/>
    <w:tmpl w:val="02A8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7E76873"/>
    <w:multiLevelType w:val="multilevel"/>
    <w:tmpl w:val="BB9017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8253323"/>
    <w:multiLevelType w:val="multilevel"/>
    <w:tmpl w:val="E744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9E7249"/>
    <w:multiLevelType w:val="multilevel"/>
    <w:tmpl w:val="6FE62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DC85347"/>
    <w:multiLevelType w:val="multilevel"/>
    <w:tmpl w:val="2D42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1B878B9"/>
    <w:multiLevelType w:val="multilevel"/>
    <w:tmpl w:val="234EA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5080BBC"/>
    <w:multiLevelType w:val="multilevel"/>
    <w:tmpl w:val="C626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5A21E8E"/>
    <w:multiLevelType w:val="multilevel"/>
    <w:tmpl w:val="BFFE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63645E5"/>
    <w:multiLevelType w:val="multilevel"/>
    <w:tmpl w:val="5F90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AED1F64"/>
    <w:multiLevelType w:val="multilevel"/>
    <w:tmpl w:val="DA16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F3573DD"/>
    <w:multiLevelType w:val="multilevel"/>
    <w:tmpl w:val="63180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FC45413"/>
    <w:multiLevelType w:val="multilevel"/>
    <w:tmpl w:val="2FE49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2"/>
  </w:num>
  <w:num w:numId="2">
    <w:abstractNumId w:val="66"/>
  </w:num>
  <w:num w:numId="3">
    <w:abstractNumId w:val="76"/>
  </w:num>
  <w:num w:numId="4">
    <w:abstractNumId w:val="49"/>
  </w:num>
  <w:num w:numId="5">
    <w:abstractNumId w:val="25"/>
  </w:num>
  <w:num w:numId="6">
    <w:abstractNumId w:val="57"/>
  </w:num>
  <w:num w:numId="7">
    <w:abstractNumId w:val="38"/>
  </w:num>
  <w:num w:numId="8">
    <w:abstractNumId w:val="3"/>
  </w:num>
  <w:num w:numId="9">
    <w:abstractNumId w:val="72"/>
  </w:num>
  <w:num w:numId="10">
    <w:abstractNumId w:val="61"/>
  </w:num>
  <w:num w:numId="11">
    <w:abstractNumId w:val="55"/>
  </w:num>
  <w:num w:numId="12">
    <w:abstractNumId w:val="23"/>
  </w:num>
  <w:num w:numId="13">
    <w:abstractNumId w:val="30"/>
  </w:num>
  <w:num w:numId="14">
    <w:abstractNumId w:val="65"/>
  </w:num>
  <w:num w:numId="15">
    <w:abstractNumId w:val="42"/>
  </w:num>
  <w:num w:numId="16">
    <w:abstractNumId w:val="60"/>
  </w:num>
  <w:num w:numId="17">
    <w:abstractNumId w:val="18"/>
  </w:num>
  <w:num w:numId="18">
    <w:abstractNumId w:val="44"/>
  </w:num>
  <w:num w:numId="19">
    <w:abstractNumId w:val="48"/>
  </w:num>
  <w:num w:numId="20">
    <w:abstractNumId w:val="32"/>
  </w:num>
  <w:num w:numId="21">
    <w:abstractNumId w:val="0"/>
  </w:num>
  <w:num w:numId="22">
    <w:abstractNumId w:val="40"/>
  </w:num>
  <w:num w:numId="23">
    <w:abstractNumId w:val="7"/>
  </w:num>
  <w:num w:numId="24">
    <w:abstractNumId w:val="67"/>
  </w:num>
  <w:num w:numId="25">
    <w:abstractNumId w:val="56"/>
  </w:num>
  <w:num w:numId="26">
    <w:abstractNumId w:val="33"/>
  </w:num>
  <w:num w:numId="27">
    <w:abstractNumId w:val="70"/>
  </w:num>
  <w:num w:numId="28">
    <w:abstractNumId w:val="54"/>
  </w:num>
  <w:num w:numId="29">
    <w:abstractNumId w:val="58"/>
  </w:num>
  <w:num w:numId="30">
    <w:abstractNumId w:val="52"/>
  </w:num>
  <w:num w:numId="31">
    <w:abstractNumId w:val="59"/>
  </w:num>
  <w:num w:numId="32">
    <w:abstractNumId w:val="24"/>
  </w:num>
  <w:num w:numId="33">
    <w:abstractNumId w:val="51"/>
  </w:num>
  <w:num w:numId="34">
    <w:abstractNumId w:val="21"/>
  </w:num>
  <w:num w:numId="35">
    <w:abstractNumId w:val="77"/>
  </w:num>
  <w:num w:numId="36">
    <w:abstractNumId w:val="46"/>
  </w:num>
  <w:num w:numId="37">
    <w:abstractNumId w:val="45"/>
  </w:num>
  <w:num w:numId="38">
    <w:abstractNumId w:val="36"/>
  </w:num>
  <w:num w:numId="39">
    <w:abstractNumId w:val="34"/>
  </w:num>
  <w:num w:numId="40">
    <w:abstractNumId w:val="78"/>
  </w:num>
  <w:num w:numId="41">
    <w:abstractNumId w:val="4"/>
  </w:num>
  <w:num w:numId="42">
    <w:abstractNumId w:val="15"/>
  </w:num>
  <w:num w:numId="43">
    <w:abstractNumId w:val="64"/>
  </w:num>
  <w:num w:numId="44">
    <w:abstractNumId w:val="68"/>
  </w:num>
  <w:num w:numId="45">
    <w:abstractNumId w:val="71"/>
  </w:num>
  <w:num w:numId="46">
    <w:abstractNumId w:val="8"/>
  </w:num>
  <w:num w:numId="47">
    <w:abstractNumId w:val="43"/>
  </w:num>
  <w:num w:numId="48">
    <w:abstractNumId w:val="37"/>
  </w:num>
  <w:num w:numId="49">
    <w:abstractNumId w:val="1"/>
  </w:num>
  <w:num w:numId="50">
    <w:abstractNumId w:val="73"/>
  </w:num>
  <w:num w:numId="51">
    <w:abstractNumId w:val="13"/>
  </w:num>
  <w:num w:numId="52">
    <w:abstractNumId w:val="41"/>
  </w:num>
  <w:num w:numId="53">
    <w:abstractNumId w:val="63"/>
  </w:num>
  <w:num w:numId="54">
    <w:abstractNumId w:val="75"/>
  </w:num>
  <w:num w:numId="55">
    <w:abstractNumId w:val="28"/>
  </w:num>
  <w:num w:numId="56">
    <w:abstractNumId w:val="39"/>
  </w:num>
  <w:num w:numId="57">
    <w:abstractNumId w:val="79"/>
  </w:num>
  <w:num w:numId="58">
    <w:abstractNumId w:val="53"/>
  </w:num>
  <w:num w:numId="59">
    <w:abstractNumId w:val="12"/>
  </w:num>
  <w:num w:numId="60">
    <w:abstractNumId w:val="26"/>
  </w:num>
  <w:num w:numId="61">
    <w:abstractNumId w:val="29"/>
  </w:num>
  <w:num w:numId="62">
    <w:abstractNumId w:val="22"/>
  </w:num>
  <w:num w:numId="63">
    <w:abstractNumId w:val="19"/>
  </w:num>
  <w:num w:numId="64">
    <w:abstractNumId w:val="47"/>
  </w:num>
  <w:num w:numId="65">
    <w:abstractNumId w:val="17"/>
  </w:num>
  <w:num w:numId="66">
    <w:abstractNumId w:val="17"/>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numFmt w:val="decimal"/>
        <w:lvlText w:val="%3."/>
        <w:lvlJc w:val="left"/>
        <w:rPr>
          <w:rFonts w:cs="Times New Roman"/>
        </w:rPr>
      </w:lvl>
    </w:lvlOverride>
  </w:num>
  <w:num w:numId="67">
    <w:abstractNumId w:val="17"/>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numFmt w:val="bullet"/>
        <w:lvlText w:val=""/>
        <w:lvlJc w:val="left"/>
        <w:pPr>
          <w:tabs>
            <w:tab w:val="num" w:pos="2160"/>
          </w:tabs>
          <w:ind w:left="2160" w:hanging="360"/>
        </w:pPr>
        <w:rPr>
          <w:rFonts w:ascii="Wingdings" w:hAnsi="Wingdings" w:hint="default"/>
          <w:sz w:val="20"/>
        </w:rPr>
      </w:lvl>
    </w:lvlOverride>
  </w:num>
  <w:num w:numId="68">
    <w:abstractNumId w:val="2"/>
  </w:num>
  <w:num w:numId="69">
    <w:abstractNumId w:val="5"/>
  </w:num>
  <w:num w:numId="70">
    <w:abstractNumId w:val="10"/>
  </w:num>
  <w:num w:numId="71">
    <w:abstractNumId w:val="74"/>
  </w:num>
  <w:num w:numId="72">
    <w:abstractNumId w:val="50"/>
  </w:num>
  <w:num w:numId="73">
    <w:abstractNumId w:val="69"/>
  </w:num>
  <w:num w:numId="74">
    <w:abstractNumId w:val="11"/>
  </w:num>
  <w:num w:numId="75">
    <w:abstractNumId w:val="6"/>
  </w:num>
  <w:num w:numId="76">
    <w:abstractNumId w:val="31"/>
  </w:num>
  <w:num w:numId="77">
    <w:abstractNumId w:val="9"/>
  </w:num>
  <w:num w:numId="78">
    <w:abstractNumId w:val="14"/>
  </w:num>
  <w:num w:numId="79">
    <w:abstractNumId w:val="35"/>
  </w:num>
  <w:num w:numId="80">
    <w:abstractNumId w:val="16"/>
  </w:num>
  <w:num w:numId="81">
    <w:abstractNumId w:val="16"/>
    <w:lvlOverride w:ilvl="0">
      <w:lvl w:ilvl="0" w:tplc="3CB07E88">
        <w:numFmt w:val="decimal"/>
        <w:lvlText w:val=""/>
        <w:lvlJc w:val="left"/>
        <w:rPr>
          <w:rFonts w:cs="Times New Roman"/>
        </w:rPr>
      </w:lvl>
    </w:lvlOverride>
    <w:lvlOverride w:ilvl="1">
      <w:lvl w:ilvl="1" w:tplc="CF28CF4C">
        <w:numFmt w:val="bullet"/>
        <w:lvlText w:val="o"/>
        <w:lvlJc w:val="left"/>
        <w:pPr>
          <w:tabs>
            <w:tab w:val="num" w:pos="1440"/>
          </w:tabs>
          <w:ind w:left="1440" w:hanging="360"/>
        </w:pPr>
        <w:rPr>
          <w:rFonts w:ascii="Courier New" w:hAnsi="Courier New" w:hint="default"/>
          <w:sz w:val="20"/>
        </w:rPr>
      </w:lvl>
    </w:lvlOverride>
  </w:num>
  <w:num w:numId="82">
    <w:abstractNumId w:val="20"/>
  </w:num>
  <w:num w:numId="83">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num>
  <w:num w:numId="84">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rPr>
          <w:rFonts w:cs="Times New Roman"/>
        </w:rPr>
      </w:lvl>
    </w:lvlOverride>
  </w:num>
  <w:num w:numId="85">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decimal"/>
        <w:lvlText w:val="%3."/>
        <w:lvlJc w:val="left"/>
        <w:rPr>
          <w:rFonts w:cs="Times New Roman"/>
        </w:rPr>
      </w:lvl>
    </w:lvlOverride>
  </w:num>
  <w:num w:numId="86">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rPr>
          <w:rFonts w:cs="Times New Roman"/>
        </w:rPr>
      </w:lvl>
    </w:lvlOverride>
  </w:num>
  <w:num w:numId="87">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num>
  <w:num w:numId="88">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num>
  <w:num w:numId="89">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decimal"/>
        <w:lvlText w:val="%3."/>
        <w:lvlJc w:val="left"/>
        <w:pPr>
          <w:tabs>
            <w:tab w:val="num" w:pos="2160"/>
          </w:tabs>
          <w:ind w:left="2160" w:hanging="360"/>
        </w:pPr>
        <w:rPr>
          <w:rFonts w:cs="Times New Roman"/>
        </w:rPr>
      </w:lvl>
    </w:lvlOverride>
  </w:num>
  <w:num w:numId="90">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num>
  <w:num w:numId="91">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num>
  <w:num w:numId="92">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decimal"/>
        <w:lvlText w:val="%4."/>
        <w:lvlJc w:val="left"/>
        <w:rPr>
          <w:rFonts w:cs="Times New Roman"/>
        </w:rPr>
      </w:lvl>
    </w:lvlOverride>
  </w:num>
  <w:num w:numId="93">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94">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95">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96">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97">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98">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99">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0">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1">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2">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3">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4">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5">
    <w:abstractNumId w:val="20"/>
    <w:lvlOverride w:ilvl="0">
      <w:lvl w:ilvl="0" w:tplc="EB70CAF0">
        <w:numFmt w:val="decimal"/>
        <w:lvlText w:val=""/>
        <w:lvlJc w:val="left"/>
        <w:rPr>
          <w:rFonts w:cs="Times New Roman"/>
        </w:rPr>
      </w:lvl>
    </w:lvlOverride>
    <w:lvlOverride w:ilvl="1">
      <w:startOverride w:val="2"/>
      <w:lvl w:ilvl="1" w:tplc="D98C7DCA">
        <w:start w:val="2"/>
        <w:numFmt w:val="decimal"/>
        <w:lvlText w:val=""/>
        <w:lvlJc w:val="left"/>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num>
  <w:num w:numId="106">
    <w:abstractNumId w:val="20"/>
    <w:lvlOverride w:ilvl="0">
      <w:lvl w:ilvl="0" w:tplc="EB70CAF0">
        <w:numFmt w:val="decimal"/>
        <w:lvlText w:val=""/>
        <w:lvlJc w:val="left"/>
        <w:rPr>
          <w:rFonts w:cs="Times New Roman"/>
        </w:rPr>
      </w:lvl>
    </w:lvlOverride>
    <w:lvlOverride w:ilvl="1">
      <w:lvl w:ilvl="1" w:tplc="D98C7DCA">
        <w:numFmt w:val="decimal"/>
        <w:lvlText w:val=""/>
        <w:lvlJc w:val="left"/>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07">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08">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decimal"/>
        <w:lvlText w:val="%4."/>
        <w:lvlJc w:val="left"/>
        <w:pPr>
          <w:tabs>
            <w:tab w:val="num" w:pos="2880"/>
          </w:tabs>
          <w:ind w:left="2880" w:hanging="360"/>
        </w:pPr>
        <w:rPr>
          <w:rFonts w:cs="Times New Roman"/>
        </w:rPr>
      </w:lvl>
    </w:lvlOverride>
    <w:lvlOverride w:ilvl="4">
      <w:lvl w:ilvl="4" w:tplc="43CC5CA2">
        <w:numFmt w:val="decimal"/>
        <w:lvlText w:val="%5."/>
        <w:lvlJc w:val="left"/>
        <w:rPr>
          <w:rFonts w:cs="Times New Roman"/>
        </w:rPr>
      </w:lvl>
    </w:lvlOverride>
  </w:num>
  <w:num w:numId="109">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decimal"/>
        <w:lvlText w:val="%4."/>
        <w:lvlJc w:val="left"/>
        <w:pPr>
          <w:tabs>
            <w:tab w:val="num" w:pos="2880"/>
          </w:tabs>
          <w:ind w:left="2880" w:hanging="360"/>
        </w:pPr>
        <w:rPr>
          <w:rFonts w:cs="Times New Roman"/>
        </w:rPr>
      </w:lvl>
    </w:lvlOverride>
    <w:lvlOverride w:ilvl="4">
      <w:lvl w:ilvl="4" w:tplc="43CC5CA2">
        <w:numFmt w:val="decimal"/>
        <w:lvlText w:val="%5."/>
        <w:lvlJc w:val="left"/>
        <w:rPr>
          <w:rFonts w:cs="Times New Roman"/>
        </w:rPr>
      </w:lvl>
    </w:lvlOverride>
  </w:num>
  <w:num w:numId="110">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decimal"/>
        <w:lvlText w:val="%4."/>
        <w:lvlJc w:val="left"/>
        <w:pPr>
          <w:tabs>
            <w:tab w:val="num" w:pos="2880"/>
          </w:tabs>
          <w:ind w:left="2880" w:hanging="360"/>
        </w:pPr>
        <w:rPr>
          <w:rFonts w:cs="Times New Roman"/>
        </w:rPr>
      </w:lvl>
    </w:lvlOverride>
    <w:lvlOverride w:ilvl="4">
      <w:lvl w:ilvl="4" w:tplc="43CC5CA2">
        <w:numFmt w:val="decimal"/>
        <w:lvlText w:val="%5."/>
        <w:lvlJc w:val="left"/>
        <w:rPr>
          <w:rFonts w:cs="Times New Roman"/>
        </w:rPr>
      </w:lvl>
    </w:lvlOverride>
  </w:num>
  <w:num w:numId="111">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decimal"/>
        <w:lvlText w:val="%4."/>
        <w:lvlJc w:val="left"/>
        <w:pPr>
          <w:tabs>
            <w:tab w:val="num" w:pos="2880"/>
          </w:tabs>
          <w:ind w:left="2880" w:hanging="360"/>
        </w:pPr>
        <w:rPr>
          <w:rFonts w:cs="Times New Roman"/>
        </w:rPr>
      </w:lvl>
    </w:lvlOverride>
    <w:lvlOverride w:ilvl="4">
      <w:lvl w:ilvl="4" w:tplc="43CC5CA2">
        <w:numFmt w:val="decimal"/>
        <w:lvlText w:val="%5."/>
        <w:lvlJc w:val="left"/>
        <w:rPr>
          <w:rFonts w:cs="Times New Roman"/>
        </w:rPr>
      </w:lvl>
    </w:lvlOverride>
  </w:num>
  <w:num w:numId="112">
    <w:abstractNumId w:val="20"/>
    <w:lvlOverride w:ilvl="0">
      <w:lvl w:ilvl="0" w:tplc="EB70CAF0">
        <w:numFmt w:val="decimal"/>
        <w:lvlText w:val=""/>
        <w:lvlJc w:val="left"/>
        <w:rPr>
          <w:rFonts w:cs="Times New Roman"/>
        </w:rPr>
      </w:lvl>
    </w:lvlOverride>
    <w:lvlOverride w:ilvl="1">
      <w:lvl w:ilvl="1" w:tplc="D98C7DCA">
        <w:numFmt w:val="decimal"/>
        <w:lvlText w:val="%2."/>
        <w:lvlJc w:val="left"/>
        <w:pPr>
          <w:tabs>
            <w:tab w:val="num" w:pos="1440"/>
          </w:tabs>
          <w:ind w:left="1440" w:hanging="360"/>
        </w:pPr>
        <w:rPr>
          <w:rFonts w:cs="Times New Roman"/>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3">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4">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5">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6">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7">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bullet"/>
        <w:lvlText w:val=""/>
        <w:lvlJc w:val="left"/>
        <w:pPr>
          <w:tabs>
            <w:tab w:val="num" w:pos="2160"/>
          </w:tabs>
          <w:ind w:left="2160" w:hanging="360"/>
        </w:pPr>
        <w:rPr>
          <w:rFonts w:ascii="Wingdings" w:hAnsi="Wingdings" w:hint="default"/>
          <w:sz w:val="20"/>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8">
    <w:abstractNumId w:val="20"/>
    <w:lvlOverride w:ilvl="0">
      <w:lvl w:ilvl="0" w:tplc="EB70CAF0">
        <w:numFmt w:val="decimal"/>
        <w:lvlText w:val=""/>
        <w:lvlJc w:val="left"/>
        <w:rPr>
          <w:rFonts w:cs="Times New Roman"/>
        </w:rPr>
      </w:lvl>
    </w:lvlOverride>
    <w:lvlOverride w:ilvl="1">
      <w:lvl w:ilvl="1" w:tplc="D98C7DCA">
        <w:numFmt w:val="bullet"/>
        <w:lvlText w:val="o"/>
        <w:lvlJc w:val="left"/>
        <w:pPr>
          <w:tabs>
            <w:tab w:val="num" w:pos="1440"/>
          </w:tabs>
          <w:ind w:left="1440" w:hanging="360"/>
        </w:pPr>
        <w:rPr>
          <w:rFonts w:ascii="Courier New" w:hAnsi="Courier New" w:hint="default"/>
          <w:sz w:val="20"/>
        </w:rPr>
      </w:lvl>
    </w:lvlOverride>
    <w:lvlOverride w:ilvl="2">
      <w:lvl w:ilvl="2" w:tplc="4AA62848">
        <w:numFmt w:val="decimal"/>
        <w:lvlText w:val="%3."/>
        <w:lvlJc w:val="left"/>
        <w:pPr>
          <w:tabs>
            <w:tab w:val="num" w:pos="2160"/>
          </w:tabs>
          <w:ind w:left="2160" w:hanging="360"/>
        </w:pPr>
        <w:rPr>
          <w:rFonts w:cs="Times New Roman"/>
        </w:rPr>
      </w:lvl>
    </w:lvlOverride>
    <w:lvlOverride w:ilvl="3">
      <w:lvl w:ilvl="3" w:tplc="9738E8AA">
        <w:numFmt w:val="bullet"/>
        <w:lvlText w:val=""/>
        <w:lvlJc w:val="left"/>
        <w:pPr>
          <w:tabs>
            <w:tab w:val="num" w:pos="2880"/>
          </w:tabs>
          <w:ind w:left="2880" w:hanging="360"/>
        </w:pPr>
        <w:rPr>
          <w:rFonts w:ascii="Wingdings" w:hAnsi="Wingdings" w:hint="default"/>
          <w:sz w:val="20"/>
        </w:rPr>
      </w:lvl>
    </w:lvlOverride>
    <w:lvlOverride w:ilvl="4">
      <w:lvl w:ilvl="4" w:tplc="43CC5CA2">
        <w:numFmt w:val="decimal"/>
        <w:lvlText w:val="%5."/>
        <w:lvlJc w:val="left"/>
        <w:rPr>
          <w:rFonts w:cs="Times New Roman"/>
        </w:rPr>
      </w:lvl>
    </w:lvlOverride>
  </w:num>
  <w:num w:numId="119">
    <w:abstractNumId w:val="27"/>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2047"/>
    <w:rsid w:val="00022539"/>
    <w:rsid w:val="000F066F"/>
    <w:rsid w:val="001219E9"/>
    <w:rsid w:val="001B6330"/>
    <w:rsid w:val="002547C3"/>
    <w:rsid w:val="002554D1"/>
    <w:rsid w:val="002779B3"/>
    <w:rsid w:val="002D44CF"/>
    <w:rsid w:val="002E6EE6"/>
    <w:rsid w:val="003048CB"/>
    <w:rsid w:val="00332ACA"/>
    <w:rsid w:val="0037781B"/>
    <w:rsid w:val="00394F1F"/>
    <w:rsid w:val="003C048C"/>
    <w:rsid w:val="003D55A1"/>
    <w:rsid w:val="004014D4"/>
    <w:rsid w:val="00402047"/>
    <w:rsid w:val="00424567"/>
    <w:rsid w:val="00464B2B"/>
    <w:rsid w:val="00472AC1"/>
    <w:rsid w:val="00480EBA"/>
    <w:rsid w:val="004B5C85"/>
    <w:rsid w:val="004D120D"/>
    <w:rsid w:val="005036A7"/>
    <w:rsid w:val="00556DD7"/>
    <w:rsid w:val="005B27BE"/>
    <w:rsid w:val="00602276"/>
    <w:rsid w:val="00611A18"/>
    <w:rsid w:val="006131B0"/>
    <w:rsid w:val="00625F31"/>
    <w:rsid w:val="00656853"/>
    <w:rsid w:val="006631C2"/>
    <w:rsid w:val="00681EE0"/>
    <w:rsid w:val="0068749E"/>
    <w:rsid w:val="006B30F7"/>
    <w:rsid w:val="006C71AB"/>
    <w:rsid w:val="006F47E3"/>
    <w:rsid w:val="00745237"/>
    <w:rsid w:val="007607A6"/>
    <w:rsid w:val="007878C8"/>
    <w:rsid w:val="007D4D23"/>
    <w:rsid w:val="007E2EB0"/>
    <w:rsid w:val="00873ED4"/>
    <w:rsid w:val="008E7AE0"/>
    <w:rsid w:val="009525A8"/>
    <w:rsid w:val="00964640"/>
    <w:rsid w:val="009852DB"/>
    <w:rsid w:val="00A011BE"/>
    <w:rsid w:val="00AA556C"/>
    <w:rsid w:val="00B25DF6"/>
    <w:rsid w:val="00BA3521"/>
    <w:rsid w:val="00BF5C06"/>
    <w:rsid w:val="00C17CB4"/>
    <w:rsid w:val="00CA1F7C"/>
    <w:rsid w:val="00CB3B7A"/>
    <w:rsid w:val="00CD5F70"/>
    <w:rsid w:val="00D23B6F"/>
    <w:rsid w:val="00D416FE"/>
    <w:rsid w:val="00DD76B1"/>
    <w:rsid w:val="00E0084B"/>
    <w:rsid w:val="00E0353A"/>
    <w:rsid w:val="00E567B8"/>
    <w:rsid w:val="00EB3155"/>
    <w:rsid w:val="00F042B7"/>
    <w:rsid w:val="00F10704"/>
    <w:rsid w:val="00F63EEA"/>
    <w:rsid w:val="00F9396C"/>
    <w:rsid w:val="00FA1F17"/>
    <w:rsid w:val="00FF69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853"/>
    <w:pPr>
      <w:spacing w:after="200" w:line="276" w:lineRule="auto"/>
    </w:pPr>
    <w:rPr>
      <w:lang w:eastAsia="en-US"/>
    </w:rPr>
  </w:style>
  <w:style w:type="paragraph" w:styleId="Heading1">
    <w:name w:val="heading 1"/>
    <w:basedOn w:val="Normal"/>
    <w:link w:val="Heading1Char"/>
    <w:uiPriority w:val="99"/>
    <w:qFormat/>
    <w:rsid w:val="0040204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40204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40204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4">
    <w:name w:val="heading 4"/>
    <w:basedOn w:val="Normal"/>
    <w:link w:val="Heading4Char"/>
    <w:uiPriority w:val="99"/>
    <w:qFormat/>
    <w:rsid w:val="00402047"/>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2047"/>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402047"/>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402047"/>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402047"/>
    <w:rPr>
      <w:rFonts w:ascii="Times New Roman" w:hAnsi="Times New Roman" w:cs="Times New Roman"/>
      <w:b/>
      <w:bCs/>
      <w:sz w:val="24"/>
      <w:szCs w:val="24"/>
      <w:lang w:eastAsia="ru-RU"/>
    </w:rPr>
  </w:style>
  <w:style w:type="paragraph" w:styleId="NormalWeb">
    <w:name w:val="Normal (Web)"/>
    <w:basedOn w:val="Normal"/>
    <w:uiPriority w:val="99"/>
    <w:semiHidden/>
    <w:rsid w:val="00402047"/>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402047"/>
    <w:rPr>
      <w:rFonts w:cs="Times New Roman"/>
      <w:i/>
      <w:iCs/>
    </w:rPr>
  </w:style>
  <w:style w:type="character" w:styleId="Strong">
    <w:name w:val="Strong"/>
    <w:basedOn w:val="DefaultParagraphFont"/>
    <w:uiPriority w:val="99"/>
    <w:qFormat/>
    <w:rsid w:val="00402047"/>
    <w:rPr>
      <w:rFonts w:cs="Times New Roman"/>
      <w:b/>
      <w:bCs/>
    </w:rPr>
  </w:style>
  <w:style w:type="paragraph" w:styleId="HTMLPreformatted">
    <w:name w:val="HTML Preformatted"/>
    <w:basedOn w:val="Normal"/>
    <w:link w:val="HTMLPreformattedChar"/>
    <w:uiPriority w:val="99"/>
    <w:semiHidden/>
    <w:rsid w:val="0040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402047"/>
    <w:rPr>
      <w:rFonts w:ascii="Courier New" w:hAnsi="Courier New" w:cs="Courier New"/>
      <w:sz w:val="20"/>
      <w:szCs w:val="20"/>
      <w:lang w:eastAsia="ru-RU"/>
    </w:rPr>
  </w:style>
  <w:style w:type="character" w:styleId="Hyperlink">
    <w:name w:val="Hyperlink"/>
    <w:basedOn w:val="DefaultParagraphFont"/>
    <w:uiPriority w:val="99"/>
    <w:semiHidden/>
    <w:rsid w:val="00402047"/>
    <w:rPr>
      <w:rFonts w:cs="Times New Roman"/>
      <w:color w:val="0000FF"/>
      <w:u w:val="single"/>
    </w:rPr>
  </w:style>
  <w:style w:type="character" w:styleId="FollowedHyperlink">
    <w:name w:val="FollowedHyperlink"/>
    <w:basedOn w:val="DefaultParagraphFont"/>
    <w:uiPriority w:val="99"/>
    <w:semiHidden/>
    <w:rsid w:val="00402047"/>
    <w:rPr>
      <w:rFonts w:cs="Times New Roman"/>
      <w:color w:val="800080"/>
      <w:u w:val="single"/>
    </w:rPr>
  </w:style>
  <w:style w:type="paragraph" w:styleId="BalloonText">
    <w:name w:val="Balloon Text"/>
    <w:basedOn w:val="Normal"/>
    <w:link w:val="BalloonTextChar"/>
    <w:uiPriority w:val="99"/>
    <w:semiHidden/>
    <w:rsid w:val="005B27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B27BE"/>
    <w:rPr>
      <w:rFonts w:ascii="Tahoma" w:hAnsi="Tahoma" w:cs="Tahoma"/>
      <w:sz w:val="16"/>
      <w:szCs w:val="16"/>
    </w:rPr>
  </w:style>
  <w:style w:type="paragraph" w:styleId="Header">
    <w:name w:val="header"/>
    <w:basedOn w:val="Normal"/>
    <w:link w:val="HeaderChar"/>
    <w:uiPriority w:val="99"/>
    <w:semiHidden/>
    <w:rsid w:val="002547C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2547C3"/>
    <w:rPr>
      <w:rFonts w:cs="Times New Roman"/>
    </w:rPr>
  </w:style>
  <w:style w:type="paragraph" w:styleId="Footer">
    <w:name w:val="footer"/>
    <w:basedOn w:val="Normal"/>
    <w:link w:val="FooterChar"/>
    <w:uiPriority w:val="99"/>
    <w:rsid w:val="002547C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547C3"/>
    <w:rPr>
      <w:rFonts w:cs="Times New Roman"/>
    </w:rPr>
  </w:style>
  <w:style w:type="character" w:styleId="PageNumber">
    <w:name w:val="page number"/>
    <w:basedOn w:val="DefaultParagraphFont"/>
    <w:uiPriority w:val="99"/>
    <w:rsid w:val="009525A8"/>
    <w:rPr>
      <w:rFonts w:cs="Times New Roman"/>
    </w:rPr>
  </w:style>
</w:styles>
</file>

<file path=word/webSettings.xml><?xml version="1.0" encoding="utf-8"?>
<w:webSettings xmlns:r="http://schemas.openxmlformats.org/officeDocument/2006/relationships" xmlns:w="http://schemas.openxmlformats.org/wordprocessingml/2006/main">
  <w:divs>
    <w:div w:id="719590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hp-figs-B11.pdf" TargetMode="External"/><Relationship Id="rId39" Type="http://schemas.openxmlformats.org/officeDocument/2006/relationships/image" Target="media/image28.png"/><Relationship Id="rId21" Type="http://schemas.openxmlformats.org/officeDocument/2006/relationships/image" Target="media/image14.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2.png"/><Relationship Id="rId63" Type="http://schemas.openxmlformats.org/officeDocument/2006/relationships/image" Target="media/image49.png"/><Relationship Id="rId68" Type="http://schemas.openxmlformats.org/officeDocument/2006/relationships/image" Target="media/image54.png"/><Relationship Id="rId7" Type="http://schemas.openxmlformats.org/officeDocument/2006/relationships/image" Target="media/image1.jpeg"/><Relationship Id="rId71"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18.png"/><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0.png"/><Relationship Id="rId58" Type="http://schemas.openxmlformats.org/officeDocument/2006/relationships/image" Target="media/image45.png"/><Relationship Id="rId66" Type="http://schemas.openxmlformats.org/officeDocument/2006/relationships/image" Target="media/image52.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hp-figs-B08.pdf" TargetMode="External"/><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4.png"/><Relationship Id="rId61" Type="http://schemas.openxmlformats.org/officeDocument/2006/relationships/image" Target="media/image47.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hyperlink" Target="http://FourBitAdder.c" TargetMode="External"/><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hp-figs-B05.pdf" TargetMode="External"/><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3.png"/><Relationship Id="rId64" Type="http://schemas.openxmlformats.org/officeDocument/2006/relationships/image" Target="media/image50.png"/><Relationship Id="rId69" Type="http://schemas.openxmlformats.org/officeDocument/2006/relationships/image" Target="media/image55.png"/><Relationship Id="rId8" Type="http://schemas.openxmlformats.org/officeDocument/2006/relationships/image" Target="media/image2.png"/><Relationship Id="rId51" Type="http://schemas.openxmlformats.org/officeDocument/2006/relationships/hyperlink" Target="http://FullAdder.c"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hp-figs-B10.pdf" TargetMode="External"/><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hyperlink" Target="http://hp-figs-4.22.pdf" TargetMode="External"/><Relationship Id="rId67" Type="http://schemas.openxmlformats.org/officeDocument/2006/relationships/image" Target="media/image53.png"/><Relationship Id="rId20" Type="http://schemas.openxmlformats.org/officeDocument/2006/relationships/hyperlink" Target="http://hp-figs-B06.pdf" TargetMode="External"/><Relationship Id="rId41" Type="http://schemas.openxmlformats.org/officeDocument/2006/relationships/image" Target="media/image30.png"/><Relationship Id="rId54" Type="http://schemas.openxmlformats.org/officeDocument/2006/relationships/image" Target="media/image41.png"/><Relationship Id="rId62" Type="http://schemas.openxmlformats.org/officeDocument/2006/relationships/image" Target="media/image48.png"/><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60</Pages>
  <Words>8560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Ботаева</dc:creator>
  <cp:keywords/>
  <dc:description/>
  <cp:lastModifiedBy>Администратор</cp:lastModifiedBy>
  <cp:revision>8</cp:revision>
  <cp:lastPrinted>2019-05-20T09:25:00Z</cp:lastPrinted>
  <dcterms:created xsi:type="dcterms:W3CDTF">2019-05-17T08:57:00Z</dcterms:created>
  <dcterms:modified xsi:type="dcterms:W3CDTF">2019-05-20T09:36:00Z</dcterms:modified>
</cp:coreProperties>
</file>